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478267274"/>
        <w:docPartObj>
          <w:docPartGallery w:val="Cover Pages"/>
          <w:docPartUnique/>
        </w:docPartObj>
      </w:sdtPr>
      <w:sdtEndPr/>
      <w:sdtContent>
        <w:p w:rsidR="00CD1582" w:rsidRPr="007A1E9F" w:rsidRDefault="005C127A" w:rsidP="007A1E9F">
          <w:r w:rsidRPr="007A1E9F">
            <w:rPr>
              <w:noProof/>
              <w:lang w:val="es-CL" w:eastAsia="es-CL"/>
            </w:rPr>
            <mc:AlternateContent>
              <mc:Choice Requires="wps">
                <w:drawing>
                  <wp:anchor distT="0" distB="0" distL="114300" distR="114300" simplePos="0" relativeHeight="251639808" behindDoc="0" locked="0" layoutInCell="1" allowOverlap="1" wp14:anchorId="07A0A5F0" wp14:editId="390A967E">
                    <wp:simplePos x="0" y="0"/>
                    <wp:positionH relativeFrom="column">
                      <wp:posOffset>-1637665</wp:posOffset>
                    </wp:positionH>
                    <wp:positionV relativeFrom="paragraph">
                      <wp:posOffset>-1611518</wp:posOffset>
                    </wp:positionV>
                    <wp:extent cx="8562975" cy="2519680"/>
                    <wp:effectExtent l="0" t="0" r="9525" b="0"/>
                    <wp:wrapNone/>
                    <wp:docPr id="1038" name="1038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562975" cy="2519680"/>
                            </a:xfrm>
                            <a:prstGeom prst="rect">
                              <a:avLst/>
                            </a:prstGeom>
                            <a:solidFill>
                              <a:srgbClr val="FED7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E4450AA" id="1038 Rectángulo" o:spid="_x0000_s1026" style="position:absolute;margin-left:-128.95pt;margin-top:-126.9pt;width:674.25pt;height:198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" fillcolor="#fed700" stroked="f" strokeweight="2pt"/>
                </w:pict>
              </mc:Fallback>
            </mc:AlternateContent>
          </w:r>
          <w:r>
            <w:rPr>
              <w:noProof/>
              <w:lang w:val="es-CL" w:eastAsia="es-CL"/>
            </w:rPr>
            <w:drawing>
              <wp:anchor distT="0" distB="0" distL="114300" distR="114300" simplePos="0" relativeHeight="251678720" behindDoc="0" locked="0" layoutInCell="1" allowOverlap="1" wp14:anchorId="6C7603DD" wp14:editId="067F351E">
                <wp:simplePos x="0" y="0"/>
                <wp:positionH relativeFrom="column">
                  <wp:posOffset>4132057</wp:posOffset>
                </wp:positionH>
                <wp:positionV relativeFrom="paragraph">
                  <wp:posOffset>215900</wp:posOffset>
                </wp:positionV>
                <wp:extent cx="900000" cy="900000"/>
                <wp:effectExtent l="0" t="0" r="0" b="0"/>
                <wp:wrapSquare wrapText="bothSides"/>
                <wp:docPr id="2" name="Imagen 2" descr="Resultado de imagen de gobierno de chile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sultado de imagen de gobierno de chile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440C4">
            <w:rPr>
              <w:noProof/>
              <w:lang w:val="es-CL" w:eastAsia="es-CL"/>
            </w:rPr>
            <w:drawing>
              <wp:anchor distT="0" distB="0" distL="114300" distR="114300" simplePos="0" relativeHeight="251672576" behindDoc="0" locked="0" layoutInCell="1" allowOverlap="1" wp14:anchorId="1D2C7036" wp14:editId="4CD9886E">
                <wp:simplePos x="0" y="0"/>
                <wp:positionH relativeFrom="column">
                  <wp:posOffset>5022850</wp:posOffset>
                </wp:positionH>
                <wp:positionV relativeFrom="paragraph">
                  <wp:posOffset>236032</wp:posOffset>
                </wp:positionV>
                <wp:extent cx="944880" cy="856615"/>
                <wp:effectExtent l="0" t="0" r="7620" b="635"/>
                <wp:wrapSquare wrapText="bothSides"/>
                <wp:docPr id="4" name="Imagen 4" descr="http://www.intendenciaantofagasta.gov.cl/media/2015/04/I_antofagast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intendenciaantofagasta.gov.cl/media/2015/04/I_antofagast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880" cy="856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p w:rsidR="00A01F2D" w:rsidRPr="007A1E9F" w:rsidRDefault="00EA4464" w:rsidP="007A1E9F">
      <w:pPr>
        <w:pStyle w:val="logoeveris"/>
        <w:rPr>
          <w:lang w:val="es-ES_tradnl"/>
        </w:rPr>
      </w:pPr>
      <w:r w:rsidRPr="007A1E9F">
        <w:rPr>
          <w:lang w:val="es-ES_tradnl"/>
        </w:rPr>
        <w:t xml:space="preserve"> </w:t>
      </w:r>
    </w:p>
    <w:p w:rsidR="006A08FE" w:rsidRPr="007A1E9F" w:rsidRDefault="006A08FE" w:rsidP="007A1E9F">
      <w:pPr>
        <w:rPr>
          <w:lang w:val="es-ES_tradnl"/>
        </w:rPr>
      </w:pPr>
    </w:p>
    <w:p w:rsidR="00D42E55" w:rsidRDefault="00DD4323" w:rsidP="00D42E55">
      <w:r w:rsidRPr="007A1E9F">
        <w:rPr>
          <w:noProof/>
          <w:lang w:val="es-CL" w:eastAsia="es-CL"/>
        </w:rPr>
        <w:drawing>
          <wp:anchor distT="0" distB="0" distL="114300" distR="114300" simplePos="0" relativeHeight="251659264" behindDoc="0" locked="0" layoutInCell="1" allowOverlap="1" wp14:anchorId="348DC355" wp14:editId="3D8B628E">
            <wp:simplePos x="0" y="0"/>
            <wp:positionH relativeFrom="column">
              <wp:posOffset>3641725</wp:posOffset>
            </wp:positionH>
            <wp:positionV relativeFrom="paragraph">
              <wp:posOffset>4276725</wp:posOffset>
            </wp:positionV>
            <wp:extent cx="975995" cy="487680"/>
            <wp:effectExtent l="0" t="0" r="0" b="7620"/>
            <wp:wrapNone/>
            <wp:docPr id="142" name="Picture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1E9F">
        <w:rPr>
          <w:noProof/>
          <w:lang w:val="es-CL" w:eastAsia="es-CL"/>
        </w:rPr>
        <w:drawing>
          <wp:anchor distT="0" distB="0" distL="114300" distR="114300" simplePos="0" relativeHeight="251661312" behindDoc="0" locked="0" layoutInCell="1" allowOverlap="1" wp14:anchorId="2750B0C9" wp14:editId="5D9AE8A2">
            <wp:simplePos x="0" y="0"/>
            <wp:positionH relativeFrom="column">
              <wp:posOffset>4777740</wp:posOffset>
            </wp:positionH>
            <wp:positionV relativeFrom="paragraph">
              <wp:posOffset>4394312</wp:posOffset>
            </wp:positionV>
            <wp:extent cx="1170305" cy="351790"/>
            <wp:effectExtent l="0" t="0" r="0" b="0"/>
            <wp:wrapNone/>
            <wp:docPr id="144" name="Picture 2" descr="\\madrid-file04\proyectos\Initiatives\Exeleria\Áreas\Movilidad y Transporte\Logos y formatos\exeleria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2" descr="\\madrid-file04\proyectos\Initiatives\Exeleria\Áreas\Movilidad y Transporte\Logos y formatos\exeleriaRGB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35179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7A1E9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ADB71FC" wp14:editId="6FB08FEF">
                <wp:simplePos x="0" y="0"/>
                <wp:positionH relativeFrom="column">
                  <wp:posOffset>-1332865</wp:posOffset>
                </wp:positionH>
                <wp:positionV relativeFrom="paragraph">
                  <wp:posOffset>4996703</wp:posOffset>
                </wp:positionV>
                <wp:extent cx="8258175" cy="2519680"/>
                <wp:effectExtent l="0" t="0" r="9525" b="0"/>
                <wp:wrapNone/>
                <wp:docPr id="1041" name="104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8175" cy="2519680"/>
                        </a:xfrm>
                        <a:prstGeom prst="rect">
                          <a:avLst/>
                        </a:prstGeom>
                        <a:solidFill>
                          <a:srgbClr val="0033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835B7" id="1041 Rectángulo" o:spid="_x0000_s1026" style="position:absolute;margin-left:-104.95pt;margin-top:393.45pt;width:650.25pt;height:198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" fillcolor="#0033a9" stroked="f" strokeweight="2pt"/>
            </w:pict>
          </mc:Fallback>
        </mc:AlternateContent>
      </w:r>
      <w:r w:rsidRPr="007A1E9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8EB749" wp14:editId="751A6846">
                <wp:simplePos x="0" y="0"/>
                <wp:positionH relativeFrom="column">
                  <wp:posOffset>115200</wp:posOffset>
                </wp:positionH>
                <wp:positionV relativeFrom="paragraph">
                  <wp:posOffset>1129874</wp:posOffset>
                </wp:positionV>
                <wp:extent cx="5835650" cy="2742565"/>
                <wp:effectExtent l="0" t="0" r="0" b="635"/>
                <wp:wrapNone/>
                <wp:docPr id="7175" name="Text Box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274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4323" w:rsidRPr="00DD4323" w:rsidRDefault="00DD4323" w:rsidP="00466430">
                            <w:pPr>
                              <w:jc w:val="center"/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</w:pPr>
                            <w:r w:rsidRPr="00DD4323"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  <w:t>«</w:t>
                            </w:r>
                            <w:r w:rsidR="00BE28CD" w:rsidRPr="00BE28CD"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  <w:t xml:space="preserve"> </w:t>
                            </w:r>
                            <w:r w:rsidR="00BE28CD" w:rsidRPr="007614B4"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  <w:t>Medición demanda de pasajeros a empresa de transporte público urbano Antofagasta, línea 119 Sociedad de Transportes Vieval</w:t>
                            </w:r>
                            <w:r w:rsidR="00BE28CD" w:rsidRPr="00DD4323"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  <w:t xml:space="preserve"> </w:t>
                            </w:r>
                            <w:r w:rsidRPr="00DD4323">
                              <w:rPr>
                                <w:b/>
                                <w:color w:val="0033A9"/>
                                <w:sz w:val="56"/>
                                <w:szCs w:val="56"/>
                                <w:lang w:eastAsia="zh-TW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8EB749" id="_x0000_t202" coordsize="21600,21600" o:spt="202" path="m,l,21600r21600,l21600,xe">
                <v:stroke joinstyle="miter"/>
                <v:path gradientshapeok="t" o:connecttype="rect"/>
              </v:shapetype>
              <v:shape id="Text Box 855" o:spid="_x0000_s1026" type="#_x0000_t202" style="position:absolute;left:0;text-align:left;margin-left:9.05pt;margin-top:88.95pt;width:459.5pt;height:21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Eitw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" filled="f" stroked="f">
                <v:textbox>
                  <w:txbxContent>
                    <w:p w:rsidR="00DD4323" w:rsidRPr="00DD4323" w:rsidRDefault="00DD4323" w:rsidP="00466430">
                      <w:pPr>
                        <w:jc w:val="center"/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</w:pPr>
                      <w:r w:rsidRPr="00DD4323"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  <w:t>«</w:t>
                      </w:r>
                      <w:r w:rsidR="00BE28CD" w:rsidRPr="00BE28CD"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  <w:t xml:space="preserve"> </w:t>
                      </w:r>
                      <w:r w:rsidR="00BE28CD" w:rsidRPr="007614B4"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  <w:t>Medición demanda de pasajeros a empresa de transporte público urbano Antofagasta, línea 119 Sociedad de Transportes Vieval</w:t>
                      </w:r>
                      <w:r w:rsidR="00BE28CD" w:rsidRPr="00DD4323"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  <w:t xml:space="preserve"> </w:t>
                      </w:r>
                      <w:r w:rsidRPr="00DD4323">
                        <w:rPr>
                          <w:b/>
                          <w:color w:val="0033A9"/>
                          <w:sz w:val="56"/>
                          <w:szCs w:val="56"/>
                          <w:lang w:eastAsia="zh-TW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5C1343" w:rsidRPr="007A1E9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0" wp14:anchorId="111F2FD5" wp14:editId="747AAF28">
                <wp:simplePos x="0" y="0"/>
                <wp:positionH relativeFrom="column">
                  <wp:posOffset>-12065</wp:posOffset>
                </wp:positionH>
                <wp:positionV relativeFrom="page">
                  <wp:posOffset>8502650</wp:posOffset>
                </wp:positionV>
                <wp:extent cx="4130040" cy="1612265"/>
                <wp:effectExtent l="0" t="0" r="0" b="6985"/>
                <wp:wrapNone/>
                <wp:docPr id="716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0040" cy="161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4323" w:rsidRPr="00281BEF" w:rsidRDefault="001B4F77" w:rsidP="00245E56">
                            <w:pPr>
                              <w:pStyle w:val="cdigoportada"/>
                              <w:spacing w:line="312" w:lineRule="auto"/>
                              <w:jc w:val="left"/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</w:pPr>
                            <w:r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  <w:t>Anexo</w:t>
                            </w:r>
                            <w:r w:rsidR="008B79B3"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  <w:t xml:space="preserve"> </w:t>
                            </w:r>
                            <w:r w:rsidR="00001423"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  <w:t>5</w:t>
                            </w:r>
                            <w:r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  <w:t xml:space="preserve"> - </w:t>
                            </w:r>
                            <w:r w:rsidR="00D42E55">
                              <w:rPr>
                                <w:rFonts w:cs="Times New Roman"/>
                                <w:color w:val="FFFFFF" w:themeColor="background1"/>
                                <w:lang w:val="es-ES" w:eastAsia="zh-TW"/>
                              </w:rPr>
                              <w:t>KMZ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F2FD5" id="Text Box 20" o:spid="_x0000_s1027" type="#_x0000_t202" style="position:absolute;left:0;text-align:left;margin-left:-.95pt;margin-top:669.5pt;width:325.2pt;height:126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tJjuwIAAMU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" o:allowoverlap="f" filled="f" stroked="f">
                <v:textbox>
                  <w:txbxContent>
                    <w:p w:rsidR="00DD4323" w:rsidRPr="00281BEF" w:rsidRDefault="001B4F77" w:rsidP="00245E56">
                      <w:pPr>
                        <w:pStyle w:val="cdigoportada"/>
                        <w:spacing w:line="312" w:lineRule="auto"/>
                        <w:jc w:val="left"/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</w:pPr>
                      <w:r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  <w:t>Anexo</w:t>
                      </w:r>
                      <w:r w:rsidR="008B79B3"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  <w:t xml:space="preserve"> </w:t>
                      </w:r>
                      <w:r w:rsidR="00001423"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  <w:t>5</w:t>
                      </w:r>
                      <w:r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  <w:t xml:space="preserve"> - </w:t>
                      </w:r>
                      <w:r w:rsidR="00D42E55">
                        <w:rPr>
                          <w:rFonts w:cs="Times New Roman"/>
                          <w:color w:val="FFFFFF" w:themeColor="background1"/>
                          <w:lang w:val="es-ES" w:eastAsia="zh-TW"/>
                        </w:rPr>
                        <w:t>KMZ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D1582" w:rsidRPr="007A1E9F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0" wp14:anchorId="219E74E3" wp14:editId="56F6FCE8">
                <wp:simplePos x="0" y="0"/>
                <wp:positionH relativeFrom="column">
                  <wp:posOffset>4984750</wp:posOffset>
                </wp:positionH>
                <wp:positionV relativeFrom="page">
                  <wp:posOffset>10191750</wp:posOffset>
                </wp:positionV>
                <wp:extent cx="1473835" cy="381000"/>
                <wp:effectExtent l="0" t="0" r="0" b="0"/>
                <wp:wrapNone/>
                <wp:docPr id="104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4323" w:rsidRPr="00CD1582" w:rsidRDefault="00DD4323" w:rsidP="007A1E9F">
                            <w:pPr>
                              <w:pStyle w:val="destacado"/>
                            </w:pPr>
                            <w:r>
                              <w:t>Septiembre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E74E3" id="_x0000_s1028" type="#_x0000_t202" style="position:absolute;left:0;text-align:left;margin-left:392.5pt;margin-top:802.5pt;width:116.0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" o:allowoverlap="f" filled="f" stroked="f">
                <v:textbox>
                  <w:txbxContent>
                    <w:p w:rsidR="00DD4323" w:rsidRPr="00CD1582" w:rsidRDefault="00DD4323" w:rsidP="007A1E9F">
                      <w:pPr>
                        <w:pStyle w:val="destacado"/>
                      </w:pPr>
                      <w:r>
                        <w:t>Septiembre 2015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32E35" w:rsidRPr="007A1E9F">
        <w:rPr>
          <w:lang w:val="es-ES_tradnl"/>
        </w:rPr>
        <w:t xml:space="preserve">  </w:t>
      </w:r>
      <w:bookmarkStart w:id="0" w:name="_Toc149968671"/>
      <w:bookmarkStart w:id="1" w:name="_Toc149969948"/>
      <w:bookmarkStart w:id="2" w:name="_Toc149972349"/>
      <w:bookmarkStart w:id="3" w:name="_Toc149972453"/>
      <w:bookmarkStart w:id="4" w:name="_Toc149972539"/>
      <w:r w:rsidR="00AD71E7" w:rsidRPr="007A1E9F">
        <w:rPr>
          <w:lang w:val="es-ES_tradnl"/>
        </w:rPr>
        <w:br w:type="page"/>
      </w:r>
      <w:bookmarkEnd w:id="0"/>
      <w:bookmarkEnd w:id="1"/>
      <w:bookmarkEnd w:id="2"/>
      <w:bookmarkEnd w:id="3"/>
      <w:bookmarkEnd w:id="4"/>
      <w:r w:rsidR="00D42E55">
        <w:lastRenderedPageBreak/>
        <w:t xml:space="preserve">Este Anexo contiene el archivo </w:t>
      </w:r>
      <w:r w:rsidR="00563A39" w:rsidRPr="00563A39">
        <w:rPr>
          <w:i/>
        </w:rPr>
        <w:t>Dem_Antof_17</w:t>
      </w:r>
      <w:r w:rsidR="00D42E55" w:rsidRPr="00C32412">
        <w:rPr>
          <w:i/>
        </w:rPr>
        <w:t>.kmz</w:t>
      </w:r>
      <w:r w:rsidR="00D42E55">
        <w:t xml:space="preserve"> con las representaciones de recorridos, terminales y puntos de inyección. Este archivo permite visualizar en google </w:t>
      </w:r>
      <w:proofErr w:type="spellStart"/>
      <w:r w:rsidR="00D42E55">
        <w:t>earth</w:t>
      </w:r>
      <w:proofErr w:type="spellEnd"/>
      <w:r w:rsidR="00D42E55">
        <w:t xml:space="preserve"> la principal información asociada al Estudio.</w:t>
      </w:r>
    </w:p>
    <w:p w:rsidR="00563A39" w:rsidRDefault="00563A39" w:rsidP="00563A39">
      <w:pPr>
        <w:jc w:val="center"/>
      </w:pPr>
      <w:r>
        <w:rPr>
          <w:noProof/>
          <w:lang w:val="es-CL" w:eastAsia="es-CL"/>
        </w:rPr>
        <w:drawing>
          <wp:inline distT="0" distB="0" distL="0" distR="0" wp14:anchorId="54D1B56E" wp14:editId="38772096">
            <wp:extent cx="2524125" cy="18383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E55" w:rsidRDefault="00D42E55" w:rsidP="00D42E55">
      <w:pPr>
        <w:jc w:val="center"/>
      </w:pPr>
    </w:p>
    <w:p w:rsidR="007F5D8B" w:rsidRDefault="00D42E55" w:rsidP="00563A39">
      <w:pPr>
        <w:pStyle w:val="Prrafodelista"/>
        <w:numPr>
          <w:ilvl w:val="0"/>
          <w:numId w:val="33"/>
        </w:numPr>
        <w:ind w:left="426" w:hanging="380"/>
      </w:pPr>
      <w:r w:rsidRPr="00C32412">
        <w:rPr>
          <w:u w:val="single"/>
        </w:rPr>
        <w:t>Recorridos</w:t>
      </w:r>
      <w:r>
        <w:t xml:space="preserve">: </w:t>
      </w:r>
      <w:r w:rsidR="00F96C66">
        <w:t>ruta</w:t>
      </w:r>
      <w:r>
        <w:t xml:space="preserve"> N-S y </w:t>
      </w:r>
      <w:r w:rsidR="00F96C66">
        <w:t>ruta</w:t>
      </w:r>
      <w:r>
        <w:t xml:space="preserve"> S-N, enviados por la División de Transporte Público Regional.</w:t>
      </w:r>
    </w:p>
    <w:p w:rsidR="00D42E55" w:rsidRDefault="00D42E55" w:rsidP="00D42E55">
      <w:pPr>
        <w:pStyle w:val="Prrafodelista"/>
        <w:numPr>
          <w:ilvl w:val="0"/>
          <w:numId w:val="33"/>
        </w:numPr>
        <w:ind w:left="426" w:hanging="380"/>
      </w:pPr>
      <w:r w:rsidRPr="00C32412">
        <w:rPr>
          <w:u w:val="single"/>
        </w:rPr>
        <w:t>T</w:t>
      </w:r>
      <w:r w:rsidR="00563A39">
        <w:rPr>
          <w:u w:val="single"/>
        </w:rPr>
        <w:t>erminal</w:t>
      </w:r>
      <w:r>
        <w:t xml:space="preserve">: </w:t>
      </w:r>
      <w:r w:rsidR="00563A39">
        <w:t>Ubicación georreferenciada del t</w:t>
      </w:r>
      <w:r>
        <w:t>ermin</w:t>
      </w:r>
      <w:r w:rsidR="00563A39">
        <w:t>al ubicado en la zona norte de la ciudad.</w:t>
      </w:r>
    </w:p>
    <w:p w:rsidR="00563A39" w:rsidRDefault="00563A39" w:rsidP="00D42E55">
      <w:pPr>
        <w:pStyle w:val="Prrafodelista"/>
        <w:numPr>
          <w:ilvl w:val="0"/>
          <w:numId w:val="33"/>
        </w:numPr>
        <w:ind w:left="426" w:hanging="380"/>
      </w:pPr>
      <w:r>
        <w:rPr>
          <w:u w:val="single"/>
        </w:rPr>
        <w:t>Retorno</w:t>
      </w:r>
      <w:r w:rsidRPr="00563A39">
        <w:t>:</w:t>
      </w:r>
      <w:r>
        <w:t xml:space="preserve"> Ubicación georreferenciada del lugar de retorno del recorrido.</w:t>
      </w:r>
    </w:p>
    <w:p w:rsidR="00563A39" w:rsidRDefault="00563A39" w:rsidP="00D42E55">
      <w:pPr>
        <w:pStyle w:val="Prrafodelista"/>
        <w:numPr>
          <w:ilvl w:val="0"/>
          <w:numId w:val="33"/>
        </w:numPr>
        <w:ind w:left="426" w:hanging="380"/>
      </w:pPr>
      <w:r>
        <w:rPr>
          <w:u w:val="single"/>
        </w:rPr>
        <w:t>Puntos de Inyección</w:t>
      </w:r>
      <w:r w:rsidRPr="00563A39">
        <w:t>:</w:t>
      </w:r>
      <w:r>
        <w:t xml:space="preserve"> Ubicación georreferenciada del</w:t>
      </w:r>
      <w:bookmarkStart w:id="5" w:name="_GoBack"/>
      <w:bookmarkEnd w:id="5"/>
      <w:r>
        <w:t xml:space="preserve"> o los puntos de inyección asociados.</w:t>
      </w:r>
    </w:p>
    <w:p w:rsidR="0069522D" w:rsidRPr="00D42E55" w:rsidRDefault="0069522D" w:rsidP="00563A39"/>
    <w:sectPr w:rsidR="0069522D" w:rsidRPr="00D42E55" w:rsidSect="00A73B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234" w:right="1327" w:bottom="1418" w:left="1559" w:header="113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5AC" w:rsidRDefault="007C45AC" w:rsidP="007A1E9F">
      <w:r>
        <w:separator/>
      </w:r>
    </w:p>
  </w:endnote>
  <w:endnote w:type="continuationSeparator" w:id="0">
    <w:p w:rsidR="007C45AC" w:rsidRDefault="007C45AC" w:rsidP="007A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Pr="00F91D99" w:rsidRDefault="00DD4323" w:rsidP="007A1E9F">
    <w:pPr>
      <w:pStyle w:val="Piedepgina"/>
      <w:rPr>
        <w:color w:val="808080"/>
        <w:sz w:val="20"/>
        <w:szCs w:val="20"/>
      </w:rPr>
    </w:pPr>
    <w:r w:rsidRPr="00245E56">
      <w:rPr>
        <w:sz w:val="20"/>
        <w:szCs w:val="20"/>
      </w:rPr>
      <w:t xml:space="preserve">Everis – </w:t>
    </w:r>
    <w:r>
      <w:rPr>
        <w:sz w:val="20"/>
        <w:szCs w:val="20"/>
      </w:rPr>
      <w:t>Intendencia Región de Antofagasta</w:t>
    </w:r>
    <w:r w:rsidRPr="00245E56">
      <w:rPr>
        <w:sz w:val="20"/>
        <w:szCs w:val="20"/>
      </w:rPr>
      <w:tab/>
      <w:t xml:space="preserve">página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PAGE </w:instrText>
    </w:r>
    <w:r w:rsidRPr="00245E56">
      <w:rPr>
        <w:sz w:val="20"/>
        <w:szCs w:val="20"/>
      </w:rPr>
      <w:fldChar w:fldCharType="separate"/>
    </w:r>
    <w:r w:rsidR="00F96C66">
      <w:rPr>
        <w:noProof/>
        <w:sz w:val="20"/>
        <w:szCs w:val="20"/>
      </w:rPr>
      <w:t>2</w:t>
    </w:r>
    <w:r w:rsidRPr="00245E56">
      <w:rPr>
        <w:noProof/>
        <w:sz w:val="20"/>
        <w:szCs w:val="20"/>
      </w:rPr>
      <w:fldChar w:fldCharType="end"/>
    </w:r>
    <w:r w:rsidRPr="00245E56">
      <w:rPr>
        <w:sz w:val="20"/>
        <w:szCs w:val="20"/>
      </w:rPr>
      <w:t xml:space="preserve"> de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NUMPAGES </w:instrText>
    </w:r>
    <w:r w:rsidRPr="00245E56">
      <w:rPr>
        <w:sz w:val="20"/>
        <w:szCs w:val="20"/>
      </w:rPr>
      <w:fldChar w:fldCharType="separate"/>
    </w:r>
    <w:r w:rsidR="00F96C66">
      <w:rPr>
        <w:noProof/>
        <w:sz w:val="20"/>
        <w:szCs w:val="20"/>
      </w:rPr>
      <w:t>2</w:t>
    </w:r>
    <w:r w:rsidRPr="00245E56">
      <w:rPr>
        <w:noProof/>
        <w:sz w:val="20"/>
        <w:szCs w:val="20"/>
      </w:rPr>
      <w:fldChar w:fldCharType="end"/>
    </w:r>
  </w:p>
  <w:p w:rsidR="00DD4323" w:rsidRDefault="00DD4323" w:rsidP="007A1E9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Pr="00245E56" w:rsidRDefault="00DD4323" w:rsidP="00F53534">
    <w:pPr>
      <w:pStyle w:val="Piedepgina"/>
      <w:rPr>
        <w:color w:val="808080"/>
        <w:sz w:val="20"/>
        <w:szCs w:val="20"/>
      </w:rPr>
    </w:pPr>
    <w:r w:rsidRPr="00245E56">
      <w:rPr>
        <w:sz w:val="20"/>
        <w:szCs w:val="20"/>
      </w:rPr>
      <w:t xml:space="preserve">Everis – </w:t>
    </w:r>
    <w:r w:rsidR="00C96B5F">
      <w:rPr>
        <w:sz w:val="20"/>
        <w:szCs w:val="20"/>
      </w:rPr>
      <w:t>Intendencia Región de Antofagasta</w:t>
    </w:r>
    <w:r w:rsidRPr="00245E56">
      <w:rPr>
        <w:sz w:val="20"/>
        <w:szCs w:val="20"/>
      </w:rPr>
      <w:tab/>
      <w:t xml:space="preserve">página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PAGE </w:instrText>
    </w:r>
    <w:r w:rsidRPr="00245E56">
      <w:rPr>
        <w:sz w:val="20"/>
        <w:szCs w:val="20"/>
      </w:rPr>
      <w:fldChar w:fldCharType="separate"/>
    </w:r>
    <w:r w:rsidR="00563A39">
      <w:rPr>
        <w:noProof/>
        <w:sz w:val="20"/>
        <w:szCs w:val="20"/>
      </w:rPr>
      <w:t>1</w:t>
    </w:r>
    <w:r w:rsidRPr="00245E56">
      <w:rPr>
        <w:noProof/>
        <w:sz w:val="20"/>
        <w:szCs w:val="20"/>
      </w:rPr>
      <w:fldChar w:fldCharType="end"/>
    </w:r>
    <w:r w:rsidRPr="00245E56">
      <w:rPr>
        <w:sz w:val="20"/>
        <w:szCs w:val="20"/>
      </w:rPr>
      <w:t xml:space="preserve"> de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NUMPAGES </w:instrText>
    </w:r>
    <w:r w:rsidRPr="00245E56">
      <w:rPr>
        <w:sz w:val="20"/>
        <w:szCs w:val="20"/>
      </w:rPr>
      <w:fldChar w:fldCharType="separate"/>
    </w:r>
    <w:r w:rsidR="00563A39">
      <w:rPr>
        <w:noProof/>
        <w:sz w:val="20"/>
        <w:szCs w:val="20"/>
      </w:rPr>
      <w:t>2</w:t>
    </w:r>
    <w:r w:rsidRPr="00245E56">
      <w:rPr>
        <w:noProof/>
        <w:sz w:val="20"/>
        <w:szCs w:val="20"/>
      </w:rPr>
      <w:fldChar w:fldCharType="end"/>
    </w:r>
  </w:p>
  <w:p w:rsidR="00DD4323" w:rsidRDefault="00DD4323" w:rsidP="007A1E9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Pr="00245E56" w:rsidRDefault="00DD4323" w:rsidP="00F53534">
    <w:pPr>
      <w:pStyle w:val="Piedepgina"/>
      <w:rPr>
        <w:color w:val="808080"/>
        <w:sz w:val="20"/>
        <w:szCs w:val="20"/>
      </w:rPr>
    </w:pPr>
    <w:r w:rsidRPr="00245E56">
      <w:rPr>
        <w:sz w:val="20"/>
        <w:szCs w:val="20"/>
      </w:rPr>
      <w:t xml:space="preserve">Everis –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DATE \@ "dd/MM/yyyy" </w:instrText>
    </w:r>
    <w:r w:rsidRPr="00245E56">
      <w:rPr>
        <w:sz w:val="20"/>
        <w:szCs w:val="20"/>
      </w:rPr>
      <w:fldChar w:fldCharType="separate"/>
    </w:r>
    <w:r w:rsidR="00563A39">
      <w:rPr>
        <w:noProof/>
        <w:sz w:val="20"/>
        <w:szCs w:val="20"/>
      </w:rPr>
      <w:t>22/03/2018</w:t>
    </w:r>
    <w:r w:rsidRPr="00245E56">
      <w:rPr>
        <w:noProof/>
        <w:sz w:val="20"/>
        <w:szCs w:val="20"/>
      </w:rPr>
      <w:fldChar w:fldCharType="end"/>
    </w:r>
    <w:r w:rsidRPr="00245E56">
      <w:rPr>
        <w:sz w:val="20"/>
        <w:szCs w:val="20"/>
      </w:rPr>
      <w:t xml:space="preserve"> / Ministerio de Transportes y Telecomunicaciones</w:t>
    </w:r>
    <w:r w:rsidRPr="00245E56">
      <w:rPr>
        <w:sz w:val="20"/>
        <w:szCs w:val="20"/>
      </w:rPr>
      <w:tab/>
      <w:t xml:space="preserve">página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PAGE </w:instrText>
    </w:r>
    <w:r w:rsidRPr="00245E56">
      <w:rPr>
        <w:sz w:val="20"/>
        <w:szCs w:val="20"/>
      </w:rPr>
      <w:fldChar w:fldCharType="separate"/>
    </w:r>
    <w:r>
      <w:rPr>
        <w:noProof/>
        <w:sz w:val="20"/>
        <w:szCs w:val="20"/>
      </w:rPr>
      <w:t>38</w:t>
    </w:r>
    <w:r w:rsidRPr="00245E56">
      <w:rPr>
        <w:noProof/>
        <w:sz w:val="20"/>
        <w:szCs w:val="20"/>
      </w:rPr>
      <w:fldChar w:fldCharType="end"/>
    </w:r>
    <w:r w:rsidRPr="00245E56">
      <w:rPr>
        <w:sz w:val="20"/>
        <w:szCs w:val="20"/>
      </w:rPr>
      <w:t xml:space="preserve"> de </w:t>
    </w:r>
    <w:r w:rsidRPr="00245E56">
      <w:rPr>
        <w:sz w:val="20"/>
        <w:szCs w:val="20"/>
      </w:rPr>
      <w:fldChar w:fldCharType="begin"/>
    </w:r>
    <w:r w:rsidRPr="00245E56">
      <w:rPr>
        <w:sz w:val="20"/>
        <w:szCs w:val="20"/>
      </w:rPr>
      <w:instrText xml:space="preserve"> NUMPAGES </w:instrText>
    </w:r>
    <w:r w:rsidRPr="00245E56">
      <w:rPr>
        <w:sz w:val="20"/>
        <w:szCs w:val="20"/>
      </w:rPr>
      <w:fldChar w:fldCharType="separate"/>
    </w:r>
    <w:r w:rsidR="008B3DD8">
      <w:rPr>
        <w:noProof/>
        <w:sz w:val="20"/>
        <w:szCs w:val="20"/>
      </w:rPr>
      <w:t>4</w:t>
    </w:r>
    <w:r w:rsidRPr="00245E56">
      <w:rPr>
        <w:noProof/>
        <w:sz w:val="20"/>
        <w:szCs w:val="20"/>
      </w:rPr>
      <w:fldChar w:fldCharType="end"/>
    </w:r>
  </w:p>
  <w:p w:rsidR="00DD4323" w:rsidRDefault="00DD4323" w:rsidP="007A1E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5AC" w:rsidRDefault="007C45AC" w:rsidP="007A1E9F">
      <w:r>
        <w:separator/>
      </w:r>
    </w:p>
  </w:footnote>
  <w:footnote w:type="continuationSeparator" w:id="0">
    <w:p w:rsidR="007C45AC" w:rsidRDefault="007C45AC" w:rsidP="007A1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Default="00DD4323" w:rsidP="00F53534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892736" behindDoc="0" locked="0" layoutInCell="1" allowOverlap="1" wp14:anchorId="18C69378" wp14:editId="1514207D">
          <wp:simplePos x="0" y="0"/>
          <wp:positionH relativeFrom="column">
            <wp:posOffset>3652150</wp:posOffset>
          </wp:positionH>
          <wp:positionV relativeFrom="paragraph">
            <wp:posOffset>-378761</wp:posOffset>
          </wp:positionV>
          <wp:extent cx="595641" cy="540000"/>
          <wp:effectExtent l="0" t="0" r="0" b="0"/>
          <wp:wrapSquare wrapText="bothSides"/>
          <wp:docPr id="9" name="Imagen 9" descr="http://www.intendenciaantofagasta.gov.cl/media/2015/04/I_antofaga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intendenciaantofagasta.gov.cl/media/2015/04/I_antofaga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41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3AF0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878400" behindDoc="0" locked="0" layoutInCell="1" allowOverlap="1" wp14:anchorId="402F103C" wp14:editId="688EA9CF">
              <wp:simplePos x="0" y="0"/>
              <wp:positionH relativeFrom="column">
                <wp:posOffset>-1113790</wp:posOffset>
              </wp:positionH>
              <wp:positionV relativeFrom="paragraph">
                <wp:posOffset>-100965</wp:posOffset>
              </wp:positionV>
              <wp:extent cx="1150620" cy="0"/>
              <wp:effectExtent l="0" t="0" r="11430" b="19050"/>
              <wp:wrapNone/>
              <wp:docPr id="34" name="34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506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497C06" id="34 Conector recto" o:spid="_x0000_s1026" style="position:absolute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7.7pt,-7.95pt" to="2.9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" strokecolor="#4579b8 [3044]"/>
          </w:pict>
        </mc:Fallback>
      </mc:AlternateContent>
    </w:r>
    <w:r w:rsidRPr="00F23AF0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885568" behindDoc="0" locked="0" layoutInCell="1" allowOverlap="1" wp14:anchorId="44154623" wp14:editId="7F3081AE">
              <wp:simplePos x="0" y="0"/>
              <wp:positionH relativeFrom="margin">
                <wp:posOffset>20955</wp:posOffset>
              </wp:positionH>
              <wp:positionV relativeFrom="margin">
                <wp:posOffset>-1008380</wp:posOffset>
              </wp:positionV>
              <wp:extent cx="3599815" cy="431800"/>
              <wp:effectExtent l="0" t="0" r="635" b="6350"/>
              <wp:wrapSquare wrapText="bothSides"/>
              <wp:docPr id="33" name="3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9815" cy="431800"/>
                      </a:xfrm>
                      <a:prstGeom prst="rect">
                        <a:avLst/>
                      </a:prstGeom>
                      <a:solidFill>
                        <a:srgbClr val="0033A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51ABF" w:rsidRPr="00416765" w:rsidRDefault="00A51ABF" w:rsidP="00A51ABF">
                          <w:pPr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81BEF">
                            <w:rPr>
                              <w:b/>
                              <w:color w:val="FFFFFF" w:themeColor="background1"/>
                              <w:sz w:val="16"/>
                              <w:szCs w:val="16"/>
                              <w:lang w:eastAsia="zh-TW"/>
                            </w:rPr>
                            <w:t xml:space="preserve">Mediciones de </w:t>
                          </w:r>
                          <w:r>
                            <w:rPr>
                              <w:b/>
                              <w:color w:val="FFFFFF" w:themeColor="background1"/>
                              <w:sz w:val="16"/>
                              <w:szCs w:val="16"/>
                              <w:lang w:eastAsia="zh-TW"/>
                            </w:rPr>
                            <w:t>demanda de pasajeros a empresa de transporte público  urbano Antofagasta, línea 119 Sociedad de Transportes Vieval</w:t>
                          </w:r>
                        </w:p>
                        <w:p w:rsidR="00DD4323" w:rsidRPr="00416765" w:rsidRDefault="00DD4323" w:rsidP="00F53534">
                          <w:pPr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5400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154623" id="33 Rectángulo" o:spid="_x0000_s1029" style="position:absolute;left:0;text-align:left;margin-left:1.65pt;margin-top:-79.4pt;width:283.45pt;height:34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" fillcolor="#0033a9" stroked="f" strokeweight="2pt">
              <v:textbox inset=",1.5mm,,0">
                <w:txbxContent>
                  <w:p w:rsidR="00A51ABF" w:rsidRPr="00416765" w:rsidRDefault="00A51ABF" w:rsidP="00A51ABF">
                    <w:pPr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281BEF">
                      <w:rPr>
                        <w:b/>
                        <w:color w:val="FFFFFF" w:themeColor="background1"/>
                        <w:sz w:val="16"/>
                        <w:szCs w:val="16"/>
                        <w:lang w:eastAsia="zh-TW"/>
                      </w:rPr>
                      <w:t xml:space="preserve">Mediciones de </w:t>
                    </w:r>
                    <w:r>
                      <w:rPr>
                        <w:b/>
                        <w:color w:val="FFFFFF" w:themeColor="background1"/>
                        <w:sz w:val="16"/>
                        <w:szCs w:val="16"/>
                        <w:lang w:eastAsia="zh-TW"/>
                      </w:rPr>
                      <w:t>demanda de pasajeros a empresa de transporte público  urbano Antofagasta, línea 119 Sociedad de Transportes Vieval</w:t>
                    </w:r>
                  </w:p>
                  <w:p w:rsidR="00DD4323" w:rsidRPr="00416765" w:rsidRDefault="00DD4323" w:rsidP="00F53534">
                    <w:pPr>
                      <w:rPr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DD4323" w:rsidRPr="00F53534" w:rsidRDefault="00DD4323" w:rsidP="00F5353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Default="00670350" w:rsidP="00F53534">
    <w:r>
      <w:rPr>
        <w:noProof/>
        <w:lang w:val="es-CL" w:eastAsia="es-CL"/>
      </w:rPr>
      <w:drawing>
        <wp:anchor distT="0" distB="0" distL="114300" distR="114300" simplePos="0" relativeHeight="251898880" behindDoc="0" locked="0" layoutInCell="1" allowOverlap="1" wp14:anchorId="5200A9B3" wp14:editId="7E7B06D9">
          <wp:simplePos x="0" y="0"/>
          <wp:positionH relativeFrom="column">
            <wp:posOffset>1351392</wp:posOffset>
          </wp:positionH>
          <wp:positionV relativeFrom="paragraph">
            <wp:posOffset>-375285</wp:posOffset>
          </wp:positionV>
          <wp:extent cx="595630" cy="539750"/>
          <wp:effectExtent l="0" t="0" r="0" b="0"/>
          <wp:wrapSquare wrapText="bothSides"/>
          <wp:docPr id="14" name="Imagen 14" descr="http://www.intendenciaantofagasta.gov.cl/media/2015/04/I_antofaga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intendenciaantofagasta.gov.cl/media/2015/04/I_antofaga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323">
      <w:rPr>
        <w:noProof/>
        <w:szCs w:val="26"/>
        <w:lang w:val="es-CL" w:eastAsia="es-CL"/>
      </w:rPr>
      <mc:AlternateContent>
        <mc:Choice Requires="wps">
          <w:drawing>
            <wp:anchor distT="0" distB="0" distL="114300" distR="114300" simplePos="0" relativeHeight="251869184" behindDoc="0" locked="0" layoutInCell="1" allowOverlap="1" wp14:anchorId="50C2B655" wp14:editId="58D9AC53">
              <wp:simplePos x="0" y="0"/>
              <wp:positionH relativeFrom="column">
                <wp:posOffset>5582285</wp:posOffset>
              </wp:positionH>
              <wp:positionV relativeFrom="paragraph">
                <wp:posOffset>-100965</wp:posOffset>
              </wp:positionV>
              <wp:extent cx="1343025" cy="0"/>
              <wp:effectExtent l="0" t="0" r="9525" b="19050"/>
              <wp:wrapNone/>
              <wp:docPr id="7184" name="7184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343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F0029F" id="7184 Conector recto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9.55pt,-7.95pt" to="545.3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" strokecolor="#4579b8 [3044]"/>
          </w:pict>
        </mc:Fallback>
      </mc:AlternateContent>
    </w:r>
    <w:r w:rsidR="00DD4323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871232" behindDoc="0" locked="0" layoutInCell="1" allowOverlap="1" wp14:anchorId="31B4D700" wp14:editId="01A8F598">
              <wp:simplePos x="0" y="0"/>
              <wp:positionH relativeFrom="margin">
                <wp:posOffset>1977390</wp:posOffset>
              </wp:positionH>
              <wp:positionV relativeFrom="margin">
                <wp:posOffset>-1216660</wp:posOffset>
              </wp:positionV>
              <wp:extent cx="3599815" cy="432000"/>
              <wp:effectExtent l="0" t="0" r="635" b="6350"/>
              <wp:wrapSquare wrapText="bothSides"/>
              <wp:docPr id="7199" name="7199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9815" cy="432000"/>
                      </a:xfrm>
                      <a:prstGeom prst="rect">
                        <a:avLst/>
                      </a:prstGeom>
                      <a:solidFill>
                        <a:srgbClr val="0033A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51ABF" w:rsidRPr="00416765" w:rsidRDefault="00A51ABF" w:rsidP="00A51ABF">
                          <w:pPr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81BEF">
                            <w:rPr>
                              <w:b/>
                              <w:color w:val="FFFFFF" w:themeColor="background1"/>
                              <w:sz w:val="16"/>
                              <w:szCs w:val="16"/>
                              <w:lang w:eastAsia="zh-TW"/>
                            </w:rPr>
                            <w:t xml:space="preserve">Mediciones de </w:t>
                          </w:r>
                          <w:r>
                            <w:rPr>
                              <w:b/>
                              <w:color w:val="FFFFFF" w:themeColor="background1"/>
                              <w:sz w:val="16"/>
                              <w:szCs w:val="16"/>
                              <w:lang w:eastAsia="zh-TW"/>
                            </w:rPr>
                            <w:t>demanda de pasajeros a empresa de transporte público  urbano Antofagasta, línea 119 Sociedad de Transportes Vieval</w:t>
                          </w:r>
                        </w:p>
                        <w:p w:rsidR="00DD4323" w:rsidRPr="007A1E9F" w:rsidRDefault="00DD4323" w:rsidP="00670350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5400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B4D700" id="7199 Rectángulo" o:spid="_x0000_s1030" style="position:absolute;left:0;text-align:left;margin-left:155.7pt;margin-top:-95.8pt;width:283.45pt;height:34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" fillcolor="#0033a9" stroked="f" strokeweight="2pt">
              <v:textbox inset=",1.5mm,,0">
                <w:txbxContent>
                  <w:p w:rsidR="00A51ABF" w:rsidRPr="00416765" w:rsidRDefault="00A51ABF" w:rsidP="00A51ABF">
                    <w:pPr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281BEF">
                      <w:rPr>
                        <w:b/>
                        <w:color w:val="FFFFFF" w:themeColor="background1"/>
                        <w:sz w:val="16"/>
                        <w:szCs w:val="16"/>
                        <w:lang w:eastAsia="zh-TW"/>
                      </w:rPr>
                      <w:t xml:space="preserve">Mediciones de </w:t>
                    </w:r>
                    <w:r>
                      <w:rPr>
                        <w:b/>
                        <w:color w:val="FFFFFF" w:themeColor="background1"/>
                        <w:sz w:val="16"/>
                        <w:szCs w:val="16"/>
                        <w:lang w:eastAsia="zh-TW"/>
                      </w:rPr>
                      <w:t>demanda de pasajeros a empresa de transporte público  urbano Antofagasta, línea 119 Sociedad de Transportes Vieval</w:t>
                    </w:r>
                  </w:p>
                  <w:p w:rsidR="00DD4323" w:rsidRPr="007A1E9F" w:rsidRDefault="00DD4323" w:rsidP="00670350">
                    <w:pPr>
                      <w:jc w:val="right"/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DD4323" w:rsidRDefault="00DD4323" w:rsidP="00F53534"/>
  <w:p w:rsidR="00DD4323" w:rsidRPr="00A2255B" w:rsidRDefault="00DD4323" w:rsidP="00F5353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323" w:rsidRDefault="00DD4323" w:rsidP="00F53534">
    <w:pPr>
      <w:pStyle w:val="Encabezado"/>
    </w:pPr>
    <w:r w:rsidRPr="00F23AF0">
      <w:rPr>
        <w:noProof/>
        <w:lang w:val="es-CL" w:eastAsia="es-CL"/>
      </w:rPr>
      <w:drawing>
        <wp:anchor distT="0" distB="0" distL="114300" distR="114300" simplePos="0" relativeHeight="251732480" behindDoc="0" locked="0" layoutInCell="1" allowOverlap="1" wp14:anchorId="348CB6D1" wp14:editId="154E4A5E">
          <wp:simplePos x="0" y="0"/>
          <wp:positionH relativeFrom="margin">
            <wp:posOffset>3465195</wp:posOffset>
          </wp:positionH>
          <wp:positionV relativeFrom="margin">
            <wp:posOffset>-1202055</wp:posOffset>
          </wp:positionV>
          <wp:extent cx="749935" cy="688340"/>
          <wp:effectExtent l="0" t="0" r="0" b="0"/>
          <wp:wrapSquare wrapText="bothSides"/>
          <wp:docPr id="7180" name="Imagen 7180" descr="http://apps.mtt.cl/www/imgs/logo_mtt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apps.mtt.cl/www/imgs/logo_mtt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93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23AF0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731456" behindDoc="0" locked="0" layoutInCell="1" allowOverlap="1" wp14:anchorId="7787B4D6" wp14:editId="2C317AE4">
              <wp:simplePos x="0" y="0"/>
              <wp:positionH relativeFrom="margin">
                <wp:posOffset>31750</wp:posOffset>
              </wp:positionH>
              <wp:positionV relativeFrom="margin">
                <wp:posOffset>-922020</wp:posOffset>
              </wp:positionV>
              <wp:extent cx="4391660" cy="251460"/>
              <wp:effectExtent l="0" t="0" r="8890" b="0"/>
              <wp:wrapSquare wrapText="bothSides"/>
              <wp:docPr id="7181" name="7181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91660" cy="25146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D4323" w:rsidRPr="007A1E9F" w:rsidRDefault="00DD4323" w:rsidP="00F53534">
                          <w:r w:rsidRPr="007A1E9F">
                            <w:t>Análisis para el desarrollo de una Arquitectura ITS</w:t>
                          </w:r>
                        </w:p>
                        <w:p w:rsidR="00DD4323" w:rsidRPr="007A1E9F" w:rsidRDefault="00DD4323" w:rsidP="00F53534"/>
                      </w:txbxContent>
                    </wps:txbx>
                    <wps:bodyPr rot="0" spcFirstLastPara="0" vertOverflow="overflow" horzOverflow="overflow" vert="horz" wrap="square" lIns="91440" tIns="5400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87B4D6" id="7181 Rectángulo" o:spid="_x0000_s1031" style="position:absolute;left:0;text-align:left;margin-left:2.5pt;margin-top:-72.6pt;width:345.8pt;height:19.8pt;z-index:25173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" fillcolor="#1f497d [3215]" stroked="f" strokeweight="2pt">
              <v:textbox inset=",1.5mm,,0">
                <w:txbxContent>
                  <w:p w:rsidR="00DD4323" w:rsidRPr="007A1E9F" w:rsidRDefault="00DD4323" w:rsidP="00F53534">
                    <w:r w:rsidRPr="007A1E9F">
                      <w:t>Análisis para el desarrollo de una Arquitectura ITS</w:t>
                    </w:r>
                  </w:p>
                  <w:p w:rsidR="00DD4323" w:rsidRPr="007A1E9F" w:rsidRDefault="00DD4323" w:rsidP="00F53534"/>
                </w:txbxContent>
              </v:textbox>
              <w10:wrap type="square" anchorx="margin" anchory="margin"/>
            </v:rect>
          </w:pict>
        </mc:Fallback>
      </mc:AlternateContent>
    </w:r>
    <w:r w:rsidRPr="00F23AF0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730432" behindDoc="0" locked="0" layoutInCell="1" allowOverlap="1" wp14:anchorId="01444E21" wp14:editId="3475FE8A">
              <wp:simplePos x="0" y="0"/>
              <wp:positionH relativeFrom="column">
                <wp:posOffset>-975360</wp:posOffset>
              </wp:positionH>
              <wp:positionV relativeFrom="paragraph">
                <wp:posOffset>-102235</wp:posOffset>
              </wp:positionV>
              <wp:extent cx="1007745" cy="0"/>
              <wp:effectExtent l="0" t="0" r="20955" b="19050"/>
              <wp:wrapNone/>
              <wp:docPr id="7182" name="718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77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B4958C" id="7182 Conector recto" o:spid="_x0000_s1026" style="position:absolute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6.8pt,-8.05pt" to="2.5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7549C"/>
    <w:multiLevelType w:val="hybridMultilevel"/>
    <w:tmpl w:val="37DAEF9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965D7"/>
    <w:multiLevelType w:val="hybridMultilevel"/>
    <w:tmpl w:val="513E33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3D70"/>
    <w:multiLevelType w:val="hybridMultilevel"/>
    <w:tmpl w:val="5EBCC34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626E5"/>
    <w:multiLevelType w:val="multilevel"/>
    <w:tmpl w:val="B5249BD8"/>
    <w:styleLink w:val="Estilo3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F75BAC"/>
    <w:multiLevelType w:val="multilevel"/>
    <w:tmpl w:val="B5249BD8"/>
    <w:styleLink w:val="Estilo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21DE7"/>
    <w:multiLevelType w:val="hybridMultilevel"/>
    <w:tmpl w:val="0A663122"/>
    <w:lvl w:ilvl="0" w:tplc="E0BAB912"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  <w:color w:val="0070C0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324E68"/>
    <w:multiLevelType w:val="hybridMultilevel"/>
    <w:tmpl w:val="846A7C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E216B"/>
    <w:multiLevelType w:val="hybridMultilevel"/>
    <w:tmpl w:val="787E15D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75F6D"/>
    <w:multiLevelType w:val="hybridMultilevel"/>
    <w:tmpl w:val="326A5F88"/>
    <w:lvl w:ilvl="0" w:tplc="F954B98A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0C0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2E4DD3"/>
    <w:multiLevelType w:val="hybridMultilevel"/>
    <w:tmpl w:val="A44A2450"/>
    <w:lvl w:ilvl="0" w:tplc="57FAA8F8"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33A9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E61ED"/>
    <w:multiLevelType w:val="hybridMultilevel"/>
    <w:tmpl w:val="1024B152"/>
    <w:lvl w:ilvl="0" w:tplc="E0BAB912"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70C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950AF"/>
    <w:multiLevelType w:val="hybridMultilevel"/>
    <w:tmpl w:val="6388C0FA"/>
    <w:lvl w:ilvl="0" w:tplc="DAE40C78">
      <w:start w:val="1"/>
      <w:numFmt w:val="bullet"/>
      <w:pStyle w:val="Bullet2inden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F16723"/>
    <w:multiLevelType w:val="hybridMultilevel"/>
    <w:tmpl w:val="0B948152"/>
    <w:lvl w:ilvl="0" w:tplc="F76A36DC">
      <w:numFmt w:val="bullet"/>
      <w:lvlText w:val="•"/>
      <w:lvlJc w:val="left"/>
      <w:pPr>
        <w:ind w:left="720" w:hanging="360"/>
      </w:pPr>
      <w:rPr>
        <w:rFonts w:ascii="Arial" w:hAnsi="Arial" w:hint="default"/>
        <w:color w:val="4F81BD" w:themeColor="accen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A1942"/>
    <w:multiLevelType w:val="multilevel"/>
    <w:tmpl w:val="A5762772"/>
    <w:lvl w:ilvl="0">
      <w:start w:val="1"/>
      <w:numFmt w:val="decimal"/>
      <w:pStyle w:val="Ttulo2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Ttulo3"/>
      <w:lvlText w:val="%1.%2."/>
      <w:lvlJc w:val="left"/>
      <w:pPr>
        <w:ind w:left="851" w:hanging="851"/>
      </w:pPr>
      <w:rPr>
        <w:rFonts w:hint="default"/>
        <w:sz w:val="28"/>
        <w:szCs w:val="28"/>
      </w:rPr>
    </w:lvl>
    <w:lvl w:ilvl="2">
      <w:start w:val="1"/>
      <w:numFmt w:val="decimal"/>
      <w:pStyle w:val="Ttulo4"/>
      <w:lvlText w:val="%1.%2.%3."/>
      <w:lvlJc w:val="left"/>
      <w:pPr>
        <w:ind w:left="1247" w:hanging="1247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tulo5"/>
      <w:lvlText w:val="%1.%2.%3.%4."/>
      <w:lvlJc w:val="left"/>
      <w:pPr>
        <w:ind w:left="1474" w:hanging="14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C96751"/>
    <w:multiLevelType w:val="hybridMultilevel"/>
    <w:tmpl w:val="9A1A7D4A"/>
    <w:lvl w:ilvl="0" w:tplc="F97A5C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lang w:val="es-ES_tradnl"/>
      </w:rPr>
    </w:lvl>
    <w:lvl w:ilvl="1" w:tplc="B05EA3B4">
      <w:start w:val="1"/>
      <w:numFmt w:val="bullet"/>
      <w:pStyle w:val="Ticks"/>
      <w:lvlText w:val="–"/>
      <w:lvlJc w:val="left"/>
      <w:pPr>
        <w:ind w:left="1440" w:hanging="360"/>
      </w:pPr>
      <w:rPr>
        <w:rFonts w:ascii="Calibri" w:hAnsi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34902"/>
    <w:multiLevelType w:val="hybridMultilevel"/>
    <w:tmpl w:val="D97C05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A1097"/>
    <w:multiLevelType w:val="hybridMultilevel"/>
    <w:tmpl w:val="3A6494C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72975"/>
    <w:multiLevelType w:val="hybridMultilevel"/>
    <w:tmpl w:val="1BF84870"/>
    <w:lvl w:ilvl="0" w:tplc="86A035C4">
      <w:start w:val="1"/>
      <w:numFmt w:val="bullet"/>
      <w:pStyle w:val="Normal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D61FD"/>
    <w:multiLevelType w:val="hybridMultilevel"/>
    <w:tmpl w:val="D6CAB2B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13"/>
    <w:lvlOverride w:ilvl="0">
      <w:lvl w:ilvl="0">
        <w:start w:val="1"/>
        <w:numFmt w:val="decimal"/>
        <w:pStyle w:val="Ttulo2"/>
        <w:lvlText w:val="%1."/>
        <w:lvlJc w:val="left"/>
        <w:pPr>
          <w:ind w:left="786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3"/>
        <w:lvlText w:val="%1.%2."/>
        <w:lvlJc w:val="left"/>
        <w:pPr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Ttulo4"/>
        <w:lvlText w:val="%1.%2.%3."/>
        <w:lvlJc w:val="left"/>
        <w:pPr>
          <w:ind w:left="1247" w:hanging="1247"/>
        </w:pPr>
        <w:rPr>
          <w:rFonts w:hint="default"/>
          <w:b w:val="0"/>
          <w:i/>
          <w:iCs w:val="0"/>
          <w:caps w:val="0"/>
          <w:strike w:val="0"/>
          <w:dstrike w:val="0"/>
          <w:vanish w:val="0"/>
          <w:color w:val="808080" w:themeColor="background1" w:themeShade="8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Ttulo5"/>
        <w:lvlText w:val="%1.%2.%3.%4."/>
        <w:lvlJc w:val="left"/>
        <w:pPr>
          <w:ind w:left="1474" w:hanging="147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13"/>
    <w:lvlOverride w:ilvl="0">
      <w:lvl w:ilvl="0">
        <w:start w:val="1"/>
        <w:numFmt w:val="decimal"/>
        <w:pStyle w:val="Ttulo2"/>
        <w:lvlText w:val="%1."/>
        <w:lvlJc w:val="left"/>
        <w:pPr>
          <w:ind w:left="786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3"/>
        <w:lvlText w:val="%1.%2."/>
        <w:lvlJc w:val="left"/>
        <w:pPr>
          <w:ind w:left="851" w:hanging="851"/>
        </w:pPr>
        <w:rPr>
          <w:rFonts w:hint="default"/>
          <w:sz w:val="40"/>
          <w:szCs w:val="28"/>
        </w:rPr>
      </w:lvl>
    </w:lvlOverride>
    <w:lvlOverride w:ilvl="2">
      <w:lvl w:ilvl="2">
        <w:start w:val="1"/>
        <w:numFmt w:val="decimal"/>
        <w:pStyle w:val="Ttulo4"/>
        <w:lvlText w:val="%1.%2.%3."/>
        <w:lvlJc w:val="left"/>
        <w:pPr>
          <w:ind w:left="1247" w:hanging="1247"/>
        </w:pPr>
        <w:rPr>
          <w:rFonts w:hint="default"/>
          <w:b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Ttulo5"/>
        <w:lvlText w:val="%1.%2.%3.%4."/>
        <w:lvlJc w:val="left"/>
        <w:pPr>
          <w:ind w:left="1474" w:hanging="147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4"/>
  </w:num>
  <w:num w:numId="7">
    <w:abstractNumId w:val="3"/>
  </w:num>
  <w:num w:numId="8">
    <w:abstractNumId w:val="18"/>
  </w:num>
  <w:num w:numId="9">
    <w:abstractNumId w:val="10"/>
  </w:num>
  <w:num w:numId="10">
    <w:abstractNumId w:val="14"/>
  </w:num>
  <w:num w:numId="11">
    <w:abstractNumId w:val="8"/>
  </w:num>
  <w:num w:numId="12">
    <w:abstractNumId w:val="5"/>
  </w:num>
  <w:num w:numId="13">
    <w:abstractNumId w:val="6"/>
  </w:num>
  <w:num w:numId="14">
    <w:abstractNumId w:val="13"/>
    <w:lvlOverride w:ilvl="0">
      <w:lvl w:ilvl="0">
        <w:start w:val="1"/>
        <w:numFmt w:val="decimal"/>
        <w:pStyle w:val="Ttulo2"/>
        <w:lvlText w:val="%1."/>
        <w:lvlJc w:val="left"/>
        <w:pPr>
          <w:ind w:left="786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3"/>
        <w:lvlText w:val="%1.%2."/>
        <w:lvlJc w:val="left"/>
        <w:pPr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Ttulo4"/>
        <w:lvlText w:val="%1.%2.%3."/>
        <w:lvlJc w:val="left"/>
        <w:pPr>
          <w:ind w:left="1247" w:hanging="1247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Ttulo5"/>
        <w:lvlText w:val="%1.%2.%3.%4."/>
        <w:lvlJc w:val="left"/>
        <w:pPr>
          <w:ind w:left="1474" w:hanging="147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0"/>
  </w:num>
  <w:num w:numId="16">
    <w:abstractNumId w:val="7"/>
  </w:num>
  <w:num w:numId="17">
    <w:abstractNumId w:val="16"/>
  </w:num>
  <w:num w:numId="18">
    <w:abstractNumId w:val="18"/>
  </w:num>
  <w:num w:numId="19">
    <w:abstractNumId w:val="5"/>
  </w:num>
  <w:num w:numId="20">
    <w:abstractNumId w:val="10"/>
  </w:num>
  <w:num w:numId="21">
    <w:abstractNumId w:val="1"/>
  </w:num>
  <w:num w:numId="22">
    <w:abstractNumId w:val="2"/>
  </w:num>
  <w:num w:numId="23">
    <w:abstractNumId w:val="15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2"/>
  </w:num>
  <w:num w:numId="3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evenAndOddHeaders/>
  <w:drawingGridHorizontalSpacing w:val="90"/>
  <w:drawingGridVerticalSpacing w:val="17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gray,#b9d405,#777,#1994a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ED"/>
    <w:rsid w:val="00001423"/>
    <w:rsid w:val="00001635"/>
    <w:rsid w:val="0000264F"/>
    <w:rsid w:val="00002AAA"/>
    <w:rsid w:val="00003493"/>
    <w:rsid w:val="000057D4"/>
    <w:rsid w:val="000062CF"/>
    <w:rsid w:val="000106D2"/>
    <w:rsid w:val="000106F1"/>
    <w:rsid w:val="000126E7"/>
    <w:rsid w:val="00012C5A"/>
    <w:rsid w:val="00012E7E"/>
    <w:rsid w:val="00012E7F"/>
    <w:rsid w:val="000136A5"/>
    <w:rsid w:val="000145F8"/>
    <w:rsid w:val="00015602"/>
    <w:rsid w:val="00015777"/>
    <w:rsid w:val="000157A0"/>
    <w:rsid w:val="00016514"/>
    <w:rsid w:val="000169E0"/>
    <w:rsid w:val="00016E73"/>
    <w:rsid w:val="00020527"/>
    <w:rsid w:val="00020E95"/>
    <w:rsid w:val="00021CC2"/>
    <w:rsid w:val="00022C1A"/>
    <w:rsid w:val="00023722"/>
    <w:rsid w:val="0002406F"/>
    <w:rsid w:val="00024914"/>
    <w:rsid w:val="00025310"/>
    <w:rsid w:val="0002550C"/>
    <w:rsid w:val="00026B1C"/>
    <w:rsid w:val="0002780E"/>
    <w:rsid w:val="00030E1D"/>
    <w:rsid w:val="00031B3E"/>
    <w:rsid w:val="00031E10"/>
    <w:rsid w:val="0003589F"/>
    <w:rsid w:val="000367B4"/>
    <w:rsid w:val="000375A8"/>
    <w:rsid w:val="00037667"/>
    <w:rsid w:val="0003772B"/>
    <w:rsid w:val="000402EB"/>
    <w:rsid w:val="00041973"/>
    <w:rsid w:val="0004216D"/>
    <w:rsid w:val="00042329"/>
    <w:rsid w:val="00042849"/>
    <w:rsid w:val="00042C90"/>
    <w:rsid w:val="00043CFE"/>
    <w:rsid w:val="00045401"/>
    <w:rsid w:val="0004633D"/>
    <w:rsid w:val="000477BF"/>
    <w:rsid w:val="00047DA7"/>
    <w:rsid w:val="00047E87"/>
    <w:rsid w:val="0005042C"/>
    <w:rsid w:val="000530A7"/>
    <w:rsid w:val="00053104"/>
    <w:rsid w:val="00053EB4"/>
    <w:rsid w:val="00055C61"/>
    <w:rsid w:val="00056C1D"/>
    <w:rsid w:val="000622DB"/>
    <w:rsid w:val="000627BC"/>
    <w:rsid w:val="0006293E"/>
    <w:rsid w:val="000631C0"/>
    <w:rsid w:val="0006579A"/>
    <w:rsid w:val="000659BD"/>
    <w:rsid w:val="00065CE9"/>
    <w:rsid w:val="000661EA"/>
    <w:rsid w:val="000668FB"/>
    <w:rsid w:val="00072213"/>
    <w:rsid w:val="000722CF"/>
    <w:rsid w:val="0007296E"/>
    <w:rsid w:val="00072DDC"/>
    <w:rsid w:val="00072F68"/>
    <w:rsid w:val="00073C2D"/>
    <w:rsid w:val="00075559"/>
    <w:rsid w:val="00076045"/>
    <w:rsid w:val="00076810"/>
    <w:rsid w:val="00077382"/>
    <w:rsid w:val="000775EE"/>
    <w:rsid w:val="00080312"/>
    <w:rsid w:val="00080345"/>
    <w:rsid w:val="00080B3A"/>
    <w:rsid w:val="000813AC"/>
    <w:rsid w:val="0008246D"/>
    <w:rsid w:val="00082CE9"/>
    <w:rsid w:val="00082FF2"/>
    <w:rsid w:val="000836BE"/>
    <w:rsid w:val="00085597"/>
    <w:rsid w:val="000859F9"/>
    <w:rsid w:val="00086C84"/>
    <w:rsid w:val="00086DED"/>
    <w:rsid w:val="0008779A"/>
    <w:rsid w:val="00090F8F"/>
    <w:rsid w:val="00093AEE"/>
    <w:rsid w:val="00095302"/>
    <w:rsid w:val="0009576D"/>
    <w:rsid w:val="000979E2"/>
    <w:rsid w:val="000A0431"/>
    <w:rsid w:val="000A155A"/>
    <w:rsid w:val="000A17DA"/>
    <w:rsid w:val="000A3EBC"/>
    <w:rsid w:val="000A4173"/>
    <w:rsid w:val="000A457E"/>
    <w:rsid w:val="000A4F04"/>
    <w:rsid w:val="000A774B"/>
    <w:rsid w:val="000B0D5B"/>
    <w:rsid w:val="000B11CC"/>
    <w:rsid w:val="000B1B98"/>
    <w:rsid w:val="000B53B6"/>
    <w:rsid w:val="000B6648"/>
    <w:rsid w:val="000B6A95"/>
    <w:rsid w:val="000B6F9E"/>
    <w:rsid w:val="000B724C"/>
    <w:rsid w:val="000B7269"/>
    <w:rsid w:val="000C072D"/>
    <w:rsid w:val="000C1A77"/>
    <w:rsid w:val="000C1D15"/>
    <w:rsid w:val="000C2406"/>
    <w:rsid w:val="000C242D"/>
    <w:rsid w:val="000C2D44"/>
    <w:rsid w:val="000C2DCB"/>
    <w:rsid w:val="000C318E"/>
    <w:rsid w:val="000C453E"/>
    <w:rsid w:val="000C5C5D"/>
    <w:rsid w:val="000C5D5B"/>
    <w:rsid w:val="000C684B"/>
    <w:rsid w:val="000D0985"/>
    <w:rsid w:val="000D0B66"/>
    <w:rsid w:val="000D1B75"/>
    <w:rsid w:val="000D2C56"/>
    <w:rsid w:val="000D4418"/>
    <w:rsid w:val="000D50F7"/>
    <w:rsid w:val="000D5282"/>
    <w:rsid w:val="000D5767"/>
    <w:rsid w:val="000D74E8"/>
    <w:rsid w:val="000D7622"/>
    <w:rsid w:val="000D784D"/>
    <w:rsid w:val="000E0C09"/>
    <w:rsid w:val="000E14FE"/>
    <w:rsid w:val="000E1B81"/>
    <w:rsid w:val="000E2E12"/>
    <w:rsid w:val="000E3A93"/>
    <w:rsid w:val="000E3EFE"/>
    <w:rsid w:val="000E42A2"/>
    <w:rsid w:val="000E4481"/>
    <w:rsid w:val="000E56B6"/>
    <w:rsid w:val="000E641F"/>
    <w:rsid w:val="000E66E9"/>
    <w:rsid w:val="000E6D48"/>
    <w:rsid w:val="000E7831"/>
    <w:rsid w:val="000F0A94"/>
    <w:rsid w:val="000F1BAB"/>
    <w:rsid w:val="000F1C94"/>
    <w:rsid w:val="000F2A0B"/>
    <w:rsid w:val="000F2FA8"/>
    <w:rsid w:val="000F3769"/>
    <w:rsid w:val="000F3E69"/>
    <w:rsid w:val="000F4368"/>
    <w:rsid w:val="000F43DC"/>
    <w:rsid w:val="000F4555"/>
    <w:rsid w:val="000F4852"/>
    <w:rsid w:val="000F49F8"/>
    <w:rsid w:val="000F6460"/>
    <w:rsid w:val="000F7304"/>
    <w:rsid w:val="000F7FEB"/>
    <w:rsid w:val="00100534"/>
    <w:rsid w:val="00102C17"/>
    <w:rsid w:val="001040D8"/>
    <w:rsid w:val="001059DE"/>
    <w:rsid w:val="00106450"/>
    <w:rsid w:val="00107031"/>
    <w:rsid w:val="00110738"/>
    <w:rsid w:val="00110924"/>
    <w:rsid w:val="00110EDB"/>
    <w:rsid w:val="0011104D"/>
    <w:rsid w:val="001117C4"/>
    <w:rsid w:val="00112133"/>
    <w:rsid w:val="001129CE"/>
    <w:rsid w:val="0011402D"/>
    <w:rsid w:val="001144CE"/>
    <w:rsid w:val="001159AF"/>
    <w:rsid w:val="001160C4"/>
    <w:rsid w:val="00116782"/>
    <w:rsid w:val="001171F4"/>
    <w:rsid w:val="00122745"/>
    <w:rsid w:val="00123960"/>
    <w:rsid w:val="00124CDE"/>
    <w:rsid w:val="00125B35"/>
    <w:rsid w:val="0012622D"/>
    <w:rsid w:val="00126BC9"/>
    <w:rsid w:val="00126E20"/>
    <w:rsid w:val="001273BC"/>
    <w:rsid w:val="00127B19"/>
    <w:rsid w:val="001303FA"/>
    <w:rsid w:val="0013173B"/>
    <w:rsid w:val="00132DF7"/>
    <w:rsid w:val="00132E35"/>
    <w:rsid w:val="00133117"/>
    <w:rsid w:val="0013368F"/>
    <w:rsid w:val="00133E6F"/>
    <w:rsid w:val="001342B1"/>
    <w:rsid w:val="0013584E"/>
    <w:rsid w:val="00135ABE"/>
    <w:rsid w:val="00136B8D"/>
    <w:rsid w:val="001370F9"/>
    <w:rsid w:val="001376EE"/>
    <w:rsid w:val="00137B9A"/>
    <w:rsid w:val="001403C8"/>
    <w:rsid w:val="001406AE"/>
    <w:rsid w:val="00140A5A"/>
    <w:rsid w:val="001414E2"/>
    <w:rsid w:val="00143B63"/>
    <w:rsid w:val="0014474B"/>
    <w:rsid w:val="00144996"/>
    <w:rsid w:val="00144F1E"/>
    <w:rsid w:val="001460F0"/>
    <w:rsid w:val="001460F8"/>
    <w:rsid w:val="00146A60"/>
    <w:rsid w:val="00147050"/>
    <w:rsid w:val="0014796A"/>
    <w:rsid w:val="00147D47"/>
    <w:rsid w:val="00150DED"/>
    <w:rsid w:val="0015220A"/>
    <w:rsid w:val="00153C01"/>
    <w:rsid w:val="0015559C"/>
    <w:rsid w:val="001604CF"/>
    <w:rsid w:val="00160934"/>
    <w:rsid w:val="001619B8"/>
    <w:rsid w:val="00161A02"/>
    <w:rsid w:val="00161FB4"/>
    <w:rsid w:val="00162160"/>
    <w:rsid w:val="001626A6"/>
    <w:rsid w:val="00162C7A"/>
    <w:rsid w:val="00162DCD"/>
    <w:rsid w:val="0016468C"/>
    <w:rsid w:val="0016538B"/>
    <w:rsid w:val="001666EA"/>
    <w:rsid w:val="00167ED6"/>
    <w:rsid w:val="00170055"/>
    <w:rsid w:val="0017048C"/>
    <w:rsid w:val="0017174A"/>
    <w:rsid w:val="00171A5C"/>
    <w:rsid w:val="001721C7"/>
    <w:rsid w:val="00172520"/>
    <w:rsid w:val="001728EF"/>
    <w:rsid w:val="00172BA0"/>
    <w:rsid w:val="00172D89"/>
    <w:rsid w:val="00173614"/>
    <w:rsid w:val="00173955"/>
    <w:rsid w:val="00174138"/>
    <w:rsid w:val="0017494F"/>
    <w:rsid w:val="001774A5"/>
    <w:rsid w:val="0018130E"/>
    <w:rsid w:val="00183DA6"/>
    <w:rsid w:val="00184912"/>
    <w:rsid w:val="00185DBD"/>
    <w:rsid w:val="00186B21"/>
    <w:rsid w:val="00190B85"/>
    <w:rsid w:val="00190E4A"/>
    <w:rsid w:val="0019159F"/>
    <w:rsid w:val="00191CE2"/>
    <w:rsid w:val="00192153"/>
    <w:rsid w:val="0019303C"/>
    <w:rsid w:val="00193CB0"/>
    <w:rsid w:val="0019511B"/>
    <w:rsid w:val="00195CD1"/>
    <w:rsid w:val="00196F57"/>
    <w:rsid w:val="001A0511"/>
    <w:rsid w:val="001A0567"/>
    <w:rsid w:val="001A07EA"/>
    <w:rsid w:val="001A0D72"/>
    <w:rsid w:val="001A1654"/>
    <w:rsid w:val="001A18BB"/>
    <w:rsid w:val="001A314A"/>
    <w:rsid w:val="001A33E5"/>
    <w:rsid w:val="001A3784"/>
    <w:rsid w:val="001A5229"/>
    <w:rsid w:val="001A67CE"/>
    <w:rsid w:val="001A70AF"/>
    <w:rsid w:val="001A7EB5"/>
    <w:rsid w:val="001B00B8"/>
    <w:rsid w:val="001B1AF7"/>
    <w:rsid w:val="001B23DD"/>
    <w:rsid w:val="001B4F77"/>
    <w:rsid w:val="001B6FF5"/>
    <w:rsid w:val="001B7C35"/>
    <w:rsid w:val="001B7CC3"/>
    <w:rsid w:val="001C1690"/>
    <w:rsid w:val="001C18CE"/>
    <w:rsid w:val="001C1B76"/>
    <w:rsid w:val="001C28EE"/>
    <w:rsid w:val="001C3944"/>
    <w:rsid w:val="001C44AF"/>
    <w:rsid w:val="001C533F"/>
    <w:rsid w:val="001C55DF"/>
    <w:rsid w:val="001C61DE"/>
    <w:rsid w:val="001C6202"/>
    <w:rsid w:val="001C6CA5"/>
    <w:rsid w:val="001C6EC3"/>
    <w:rsid w:val="001C7222"/>
    <w:rsid w:val="001C7708"/>
    <w:rsid w:val="001D0461"/>
    <w:rsid w:val="001D1595"/>
    <w:rsid w:val="001D201F"/>
    <w:rsid w:val="001D22B4"/>
    <w:rsid w:val="001D2DE5"/>
    <w:rsid w:val="001D6473"/>
    <w:rsid w:val="001E0556"/>
    <w:rsid w:val="001E081E"/>
    <w:rsid w:val="001E1885"/>
    <w:rsid w:val="001E21B0"/>
    <w:rsid w:val="001E5DDE"/>
    <w:rsid w:val="001E6032"/>
    <w:rsid w:val="001E65BD"/>
    <w:rsid w:val="001E6C75"/>
    <w:rsid w:val="001E6F0B"/>
    <w:rsid w:val="001E75CD"/>
    <w:rsid w:val="001E7F2C"/>
    <w:rsid w:val="001F27B9"/>
    <w:rsid w:val="001F341C"/>
    <w:rsid w:val="001F3460"/>
    <w:rsid w:val="001F525C"/>
    <w:rsid w:val="001F52E3"/>
    <w:rsid w:val="001F5948"/>
    <w:rsid w:val="001F5F40"/>
    <w:rsid w:val="001F74CF"/>
    <w:rsid w:val="001F7AE9"/>
    <w:rsid w:val="001F7EF7"/>
    <w:rsid w:val="002016EC"/>
    <w:rsid w:val="00201A29"/>
    <w:rsid w:val="00202B6E"/>
    <w:rsid w:val="00202B98"/>
    <w:rsid w:val="00202F7F"/>
    <w:rsid w:val="00205BF6"/>
    <w:rsid w:val="00206523"/>
    <w:rsid w:val="002072EF"/>
    <w:rsid w:val="00207972"/>
    <w:rsid w:val="00207A70"/>
    <w:rsid w:val="002118E7"/>
    <w:rsid w:val="00211FFD"/>
    <w:rsid w:val="00213884"/>
    <w:rsid w:val="00214BC6"/>
    <w:rsid w:val="002151F6"/>
    <w:rsid w:val="002173C9"/>
    <w:rsid w:val="00217543"/>
    <w:rsid w:val="002176E2"/>
    <w:rsid w:val="00217E4C"/>
    <w:rsid w:val="002201D1"/>
    <w:rsid w:val="002204D8"/>
    <w:rsid w:val="00221050"/>
    <w:rsid w:val="0022186A"/>
    <w:rsid w:val="0022324D"/>
    <w:rsid w:val="0022417E"/>
    <w:rsid w:val="00224904"/>
    <w:rsid w:val="00225591"/>
    <w:rsid w:val="00225CE1"/>
    <w:rsid w:val="0022608B"/>
    <w:rsid w:val="002272AB"/>
    <w:rsid w:val="0022781A"/>
    <w:rsid w:val="002301B3"/>
    <w:rsid w:val="00232007"/>
    <w:rsid w:val="00232EC3"/>
    <w:rsid w:val="00232F47"/>
    <w:rsid w:val="00233297"/>
    <w:rsid w:val="002335A9"/>
    <w:rsid w:val="0023420E"/>
    <w:rsid w:val="0023470A"/>
    <w:rsid w:val="00235292"/>
    <w:rsid w:val="0023586F"/>
    <w:rsid w:val="00236C29"/>
    <w:rsid w:val="00236D71"/>
    <w:rsid w:val="00237EDD"/>
    <w:rsid w:val="00240C23"/>
    <w:rsid w:val="0024202D"/>
    <w:rsid w:val="002428D0"/>
    <w:rsid w:val="002444AD"/>
    <w:rsid w:val="002457A3"/>
    <w:rsid w:val="00245871"/>
    <w:rsid w:val="0024589E"/>
    <w:rsid w:val="00245E56"/>
    <w:rsid w:val="002471B9"/>
    <w:rsid w:val="0024775A"/>
    <w:rsid w:val="00250061"/>
    <w:rsid w:val="002500BA"/>
    <w:rsid w:val="00251D7C"/>
    <w:rsid w:val="00254204"/>
    <w:rsid w:val="002572C1"/>
    <w:rsid w:val="00260238"/>
    <w:rsid w:val="00260261"/>
    <w:rsid w:val="00261FD3"/>
    <w:rsid w:val="002630D6"/>
    <w:rsid w:val="00263322"/>
    <w:rsid w:val="0026355C"/>
    <w:rsid w:val="00263D39"/>
    <w:rsid w:val="00263DA2"/>
    <w:rsid w:val="00264A4A"/>
    <w:rsid w:val="00264AE2"/>
    <w:rsid w:val="00264EBF"/>
    <w:rsid w:val="0026560C"/>
    <w:rsid w:val="00265832"/>
    <w:rsid w:val="00265BF7"/>
    <w:rsid w:val="00265C03"/>
    <w:rsid w:val="00265D4B"/>
    <w:rsid w:val="002668F7"/>
    <w:rsid w:val="0027019F"/>
    <w:rsid w:val="002711E2"/>
    <w:rsid w:val="00271A2D"/>
    <w:rsid w:val="002728DC"/>
    <w:rsid w:val="0027294E"/>
    <w:rsid w:val="00272A66"/>
    <w:rsid w:val="00274616"/>
    <w:rsid w:val="00274F70"/>
    <w:rsid w:val="002750A9"/>
    <w:rsid w:val="00275FB8"/>
    <w:rsid w:val="00276738"/>
    <w:rsid w:val="002772EE"/>
    <w:rsid w:val="0028011E"/>
    <w:rsid w:val="00280EB4"/>
    <w:rsid w:val="00281BEF"/>
    <w:rsid w:val="00282D3F"/>
    <w:rsid w:val="00285F09"/>
    <w:rsid w:val="00287326"/>
    <w:rsid w:val="002874A3"/>
    <w:rsid w:val="002876CD"/>
    <w:rsid w:val="002876FF"/>
    <w:rsid w:val="00291801"/>
    <w:rsid w:val="00291E36"/>
    <w:rsid w:val="00292330"/>
    <w:rsid w:val="00292B42"/>
    <w:rsid w:val="002952D3"/>
    <w:rsid w:val="002959D4"/>
    <w:rsid w:val="00296F86"/>
    <w:rsid w:val="002A0C6F"/>
    <w:rsid w:val="002A11FE"/>
    <w:rsid w:val="002A159A"/>
    <w:rsid w:val="002A204E"/>
    <w:rsid w:val="002A22F0"/>
    <w:rsid w:val="002A2A4B"/>
    <w:rsid w:val="002A3B6D"/>
    <w:rsid w:val="002A4176"/>
    <w:rsid w:val="002A4686"/>
    <w:rsid w:val="002A4963"/>
    <w:rsid w:val="002A59EA"/>
    <w:rsid w:val="002A65EB"/>
    <w:rsid w:val="002A6FC3"/>
    <w:rsid w:val="002A72C5"/>
    <w:rsid w:val="002A78F3"/>
    <w:rsid w:val="002A7E25"/>
    <w:rsid w:val="002B23ED"/>
    <w:rsid w:val="002B297B"/>
    <w:rsid w:val="002B2D46"/>
    <w:rsid w:val="002B2D94"/>
    <w:rsid w:val="002B42D1"/>
    <w:rsid w:val="002B4417"/>
    <w:rsid w:val="002B445B"/>
    <w:rsid w:val="002B58F9"/>
    <w:rsid w:val="002B6183"/>
    <w:rsid w:val="002C0070"/>
    <w:rsid w:val="002C0299"/>
    <w:rsid w:val="002C02FD"/>
    <w:rsid w:val="002C05D2"/>
    <w:rsid w:val="002C0D00"/>
    <w:rsid w:val="002C0DE0"/>
    <w:rsid w:val="002C1319"/>
    <w:rsid w:val="002C3352"/>
    <w:rsid w:val="002C48B1"/>
    <w:rsid w:val="002C4C88"/>
    <w:rsid w:val="002C4E61"/>
    <w:rsid w:val="002C5F8E"/>
    <w:rsid w:val="002C6081"/>
    <w:rsid w:val="002C7259"/>
    <w:rsid w:val="002C7E7B"/>
    <w:rsid w:val="002D0AEF"/>
    <w:rsid w:val="002D20EF"/>
    <w:rsid w:val="002D34E8"/>
    <w:rsid w:val="002D495D"/>
    <w:rsid w:val="002D4C79"/>
    <w:rsid w:val="002D52F2"/>
    <w:rsid w:val="002D5370"/>
    <w:rsid w:val="002D5942"/>
    <w:rsid w:val="002D6124"/>
    <w:rsid w:val="002E1358"/>
    <w:rsid w:val="002E2F5B"/>
    <w:rsid w:val="002E300D"/>
    <w:rsid w:val="002E4DBF"/>
    <w:rsid w:val="002E500F"/>
    <w:rsid w:val="002E5134"/>
    <w:rsid w:val="002E5B8A"/>
    <w:rsid w:val="002E5EB9"/>
    <w:rsid w:val="002E6094"/>
    <w:rsid w:val="002E6202"/>
    <w:rsid w:val="002E6DD7"/>
    <w:rsid w:val="002E76A8"/>
    <w:rsid w:val="002E7C34"/>
    <w:rsid w:val="002E7E09"/>
    <w:rsid w:val="002F0253"/>
    <w:rsid w:val="002F0597"/>
    <w:rsid w:val="002F3688"/>
    <w:rsid w:val="002F3F55"/>
    <w:rsid w:val="002F4876"/>
    <w:rsid w:val="002F5B0A"/>
    <w:rsid w:val="002F6F61"/>
    <w:rsid w:val="002F776B"/>
    <w:rsid w:val="002F7B99"/>
    <w:rsid w:val="003012D3"/>
    <w:rsid w:val="00302CAD"/>
    <w:rsid w:val="00303159"/>
    <w:rsid w:val="003040E5"/>
    <w:rsid w:val="00304347"/>
    <w:rsid w:val="0030455F"/>
    <w:rsid w:val="003049CA"/>
    <w:rsid w:val="00306ABB"/>
    <w:rsid w:val="00306C71"/>
    <w:rsid w:val="00306E34"/>
    <w:rsid w:val="0030759B"/>
    <w:rsid w:val="003076BD"/>
    <w:rsid w:val="0031169A"/>
    <w:rsid w:val="00311E9C"/>
    <w:rsid w:val="00312F19"/>
    <w:rsid w:val="00313E64"/>
    <w:rsid w:val="003153B7"/>
    <w:rsid w:val="00316ABF"/>
    <w:rsid w:val="0031720F"/>
    <w:rsid w:val="0031786B"/>
    <w:rsid w:val="0032002D"/>
    <w:rsid w:val="00320870"/>
    <w:rsid w:val="00320A3D"/>
    <w:rsid w:val="00321EB2"/>
    <w:rsid w:val="00322766"/>
    <w:rsid w:val="003242C2"/>
    <w:rsid w:val="003252F8"/>
    <w:rsid w:val="00325B31"/>
    <w:rsid w:val="003267EB"/>
    <w:rsid w:val="003268C5"/>
    <w:rsid w:val="003273E2"/>
    <w:rsid w:val="00327784"/>
    <w:rsid w:val="00327CE2"/>
    <w:rsid w:val="00330561"/>
    <w:rsid w:val="003306FC"/>
    <w:rsid w:val="003307F9"/>
    <w:rsid w:val="00330D54"/>
    <w:rsid w:val="003318C6"/>
    <w:rsid w:val="00331D7C"/>
    <w:rsid w:val="00332EA0"/>
    <w:rsid w:val="00333038"/>
    <w:rsid w:val="00334DC4"/>
    <w:rsid w:val="003354F9"/>
    <w:rsid w:val="00335ECD"/>
    <w:rsid w:val="00336B92"/>
    <w:rsid w:val="00337A6E"/>
    <w:rsid w:val="00340635"/>
    <w:rsid w:val="00340AA2"/>
    <w:rsid w:val="003425F4"/>
    <w:rsid w:val="003429FC"/>
    <w:rsid w:val="003431FF"/>
    <w:rsid w:val="00345708"/>
    <w:rsid w:val="00346787"/>
    <w:rsid w:val="00351D32"/>
    <w:rsid w:val="003526C2"/>
    <w:rsid w:val="003527F0"/>
    <w:rsid w:val="00353DA3"/>
    <w:rsid w:val="00354D2E"/>
    <w:rsid w:val="0035657A"/>
    <w:rsid w:val="003568E1"/>
    <w:rsid w:val="00356A0A"/>
    <w:rsid w:val="003571DC"/>
    <w:rsid w:val="0035770A"/>
    <w:rsid w:val="00361B8D"/>
    <w:rsid w:val="003626DC"/>
    <w:rsid w:val="00362852"/>
    <w:rsid w:val="00363A3F"/>
    <w:rsid w:val="00363D0B"/>
    <w:rsid w:val="00364162"/>
    <w:rsid w:val="00364EA7"/>
    <w:rsid w:val="003650CF"/>
    <w:rsid w:val="003658AF"/>
    <w:rsid w:val="0036592C"/>
    <w:rsid w:val="00366686"/>
    <w:rsid w:val="003670BA"/>
    <w:rsid w:val="00367B8B"/>
    <w:rsid w:val="00367CB4"/>
    <w:rsid w:val="00370934"/>
    <w:rsid w:val="00370B03"/>
    <w:rsid w:val="00370D48"/>
    <w:rsid w:val="0037128F"/>
    <w:rsid w:val="00372FDE"/>
    <w:rsid w:val="00374DBD"/>
    <w:rsid w:val="00375834"/>
    <w:rsid w:val="003762AC"/>
    <w:rsid w:val="00376424"/>
    <w:rsid w:val="00376887"/>
    <w:rsid w:val="00376AAA"/>
    <w:rsid w:val="00377138"/>
    <w:rsid w:val="0037715D"/>
    <w:rsid w:val="003804FA"/>
    <w:rsid w:val="00380A09"/>
    <w:rsid w:val="00381B4D"/>
    <w:rsid w:val="00381B72"/>
    <w:rsid w:val="00381DC7"/>
    <w:rsid w:val="00382D46"/>
    <w:rsid w:val="003832FC"/>
    <w:rsid w:val="00384706"/>
    <w:rsid w:val="00384BBF"/>
    <w:rsid w:val="00385375"/>
    <w:rsid w:val="00387C87"/>
    <w:rsid w:val="0039046D"/>
    <w:rsid w:val="00390E24"/>
    <w:rsid w:val="00391827"/>
    <w:rsid w:val="00392077"/>
    <w:rsid w:val="00393BC7"/>
    <w:rsid w:val="00393F0B"/>
    <w:rsid w:val="00395226"/>
    <w:rsid w:val="003956B0"/>
    <w:rsid w:val="00396ADD"/>
    <w:rsid w:val="003A006D"/>
    <w:rsid w:val="003A0647"/>
    <w:rsid w:val="003A06AD"/>
    <w:rsid w:val="003A08F4"/>
    <w:rsid w:val="003A0EF1"/>
    <w:rsid w:val="003A0F13"/>
    <w:rsid w:val="003A0FE2"/>
    <w:rsid w:val="003A1B05"/>
    <w:rsid w:val="003A20D4"/>
    <w:rsid w:val="003A4C25"/>
    <w:rsid w:val="003A4FD1"/>
    <w:rsid w:val="003A5CE8"/>
    <w:rsid w:val="003A6BBD"/>
    <w:rsid w:val="003B0F4B"/>
    <w:rsid w:val="003B1203"/>
    <w:rsid w:val="003B272C"/>
    <w:rsid w:val="003B31CC"/>
    <w:rsid w:val="003B5088"/>
    <w:rsid w:val="003B564C"/>
    <w:rsid w:val="003B69F5"/>
    <w:rsid w:val="003C1548"/>
    <w:rsid w:val="003C2CFF"/>
    <w:rsid w:val="003C341C"/>
    <w:rsid w:val="003C37CF"/>
    <w:rsid w:val="003C4B89"/>
    <w:rsid w:val="003C5199"/>
    <w:rsid w:val="003C6044"/>
    <w:rsid w:val="003C6226"/>
    <w:rsid w:val="003C67F4"/>
    <w:rsid w:val="003C68DE"/>
    <w:rsid w:val="003C698C"/>
    <w:rsid w:val="003D01F4"/>
    <w:rsid w:val="003D1B74"/>
    <w:rsid w:val="003D228B"/>
    <w:rsid w:val="003D2A9B"/>
    <w:rsid w:val="003D2D5C"/>
    <w:rsid w:val="003D3298"/>
    <w:rsid w:val="003D44A5"/>
    <w:rsid w:val="003D4BB8"/>
    <w:rsid w:val="003D58B9"/>
    <w:rsid w:val="003D62B2"/>
    <w:rsid w:val="003D6C6E"/>
    <w:rsid w:val="003D7460"/>
    <w:rsid w:val="003E1D81"/>
    <w:rsid w:val="003E22BA"/>
    <w:rsid w:val="003E2304"/>
    <w:rsid w:val="003E3942"/>
    <w:rsid w:val="003E53AD"/>
    <w:rsid w:val="003E58A8"/>
    <w:rsid w:val="003E5BB6"/>
    <w:rsid w:val="003E7CBF"/>
    <w:rsid w:val="003F12EC"/>
    <w:rsid w:val="003F5134"/>
    <w:rsid w:val="003F6570"/>
    <w:rsid w:val="003F6D56"/>
    <w:rsid w:val="003F6F67"/>
    <w:rsid w:val="003F777B"/>
    <w:rsid w:val="003F7B15"/>
    <w:rsid w:val="00402382"/>
    <w:rsid w:val="00402D5E"/>
    <w:rsid w:val="00402F9D"/>
    <w:rsid w:val="00403945"/>
    <w:rsid w:val="00403A02"/>
    <w:rsid w:val="004041B0"/>
    <w:rsid w:val="00404C40"/>
    <w:rsid w:val="00404D19"/>
    <w:rsid w:val="00405F5C"/>
    <w:rsid w:val="00406544"/>
    <w:rsid w:val="00406D87"/>
    <w:rsid w:val="004108AE"/>
    <w:rsid w:val="00411B4D"/>
    <w:rsid w:val="00411DAD"/>
    <w:rsid w:val="0041221D"/>
    <w:rsid w:val="00412281"/>
    <w:rsid w:val="00412FAA"/>
    <w:rsid w:val="004140DE"/>
    <w:rsid w:val="0041433B"/>
    <w:rsid w:val="0041489E"/>
    <w:rsid w:val="00414EAE"/>
    <w:rsid w:val="00416765"/>
    <w:rsid w:val="0042054D"/>
    <w:rsid w:val="00421439"/>
    <w:rsid w:val="00421F89"/>
    <w:rsid w:val="004228DF"/>
    <w:rsid w:val="00422A6C"/>
    <w:rsid w:val="00424774"/>
    <w:rsid w:val="004257D2"/>
    <w:rsid w:val="00426E1D"/>
    <w:rsid w:val="0042743C"/>
    <w:rsid w:val="00427E07"/>
    <w:rsid w:val="004305A4"/>
    <w:rsid w:val="00430D53"/>
    <w:rsid w:val="00431C13"/>
    <w:rsid w:val="00432115"/>
    <w:rsid w:val="004335A7"/>
    <w:rsid w:val="00433AD0"/>
    <w:rsid w:val="00434F51"/>
    <w:rsid w:val="00435AC5"/>
    <w:rsid w:val="00436794"/>
    <w:rsid w:val="00437B95"/>
    <w:rsid w:val="00440E91"/>
    <w:rsid w:val="00441D6A"/>
    <w:rsid w:val="004423E3"/>
    <w:rsid w:val="00442653"/>
    <w:rsid w:val="00442BEB"/>
    <w:rsid w:val="00442E81"/>
    <w:rsid w:val="00442EC0"/>
    <w:rsid w:val="004431CB"/>
    <w:rsid w:val="004434A6"/>
    <w:rsid w:val="00443B5A"/>
    <w:rsid w:val="00444523"/>
    <w:rsid w:val="00445245"/>
    <w:rsid w:val="00445C17"/>
    <w:rsid w:val="00446A41"/>
    <w:rsid w:val="004479DE"/>
    <w:rsid w:val="00447A3E"/>
    <w:rsid w:val="00447AAF"/>
    <w:rsid w:val="00453806"/>
    <w:rsid w:val="004538D7"/>
    <w:rsid w:val="00457AAA"/>
    <w:rsid w:val="004600F5"/>
    <w:rsid w:val="004602FD"/>
    <w:rsid w:val="00460CBD"/>
    <w:rsid w:val="00461337"/>
    <w:rsid w:val="0046133F"/>
    <w:rsid w:val="00461511"/>
    <w:rsid w:val="00461C0C"/>
    <w:rsid w:val="00462469"/>
    <w:rsid w:val="00463905"/>
    <w:rsid w:val="00463B8A"/>
    <w:rsid w:val="00466430"/>
    <w:rsid w:val="00467FA5"/>
    <w:rsid w:val="00473675"/>
    <w:rsid w:val="004736E3"/>
    <w:rsid w:val="004766C5"/>
    <w:rsid w:val="0048230C"/>
    <w:rsid w:val="00482A74"/>
    <w:rsid w:val="004833E7"/>
    <w:rsid w:val="004839EA"/>
    <w:rsid w:val="0048510D"/>
    <w:rsid w:val="004857CF"/>
    <w:rsid w:val="004859DF"/>
    <w:rsid w:val="00486D5D"/>
    <w:rsid w:val="004871ED"/>
    <w:rsid w:val="0048797A"/>
    <w:rsid w:val="00487DA4"/>
    <w:rsid w:val="0049040A"/>
    <w:rsid w:val="00490818"/>
    <w:rsid w:val="004908A9"/>
    <w:rsid w:val="00490F2D"/>
    <w:rsid w:val="00491195"/>
    <w:rsid w:val="0049163F"/>
    <w:rsid w:val="00492AEB"/>
    <w:rsid w:val="004935C5"/>
    <w:rsid w:val="00495650"/>
    <w:rsid w:val="00497DA8"/>
    <w:rsid w:val="004A098F"/>
    <w:rsid w:val="004A2457"/>
    <w:rsid w:val="004A49C6"/>
    <w:rsid w:val="004A53D3"/>
    <w:rsid w:val="004A6AC3"/>
    <w:rsid w:val="004A6E4A"/>
    <w:rsid w:val="004B0893"/>
    <w:rsid w:val="004B0C9F"/>
    <w:rsid w:val="004B1565"/>
    <w:rsid w:val="004B1DEB"/>
    <w:rsid w:val="004B2AB4"/>
    <w:rsid w:val="004B5507"/>
    <w:rsid w:val="004B6E0C"/>
    <w:rsid w:val="004B7A0C"/>
    <w:rsid w:val="004B7D50"/>
    <w:rsid w:val="004C12CD"/>
    <w:rsid w:val="004C23BA"/>
    <w:rsid w:val="004C2A0F"/>
    <w:rsid w:val="004C337E"/>
    <w:rsid w:val="004C3AD6"/>
    <w:rsid w:val="004C3D45"/>
    <w:rsid w:val="004C6AEB"/>
    <w:rsid w:val="004C6DB8"/>
    <w:rsid w:val="004D0DDE"/>
    <w:rsid w:val="004D2627"/>
    <w:rsid w:val="004D2DBB"/>
    <w:rsid w:val="004D362B"/>
    <w:rsid w:val="004D3791"/>
    <w:rsid w:val="004D47EB"/>
    <w:rsid w:val="004D533D"/>
    <w:rsid w:val="004D57C6"/>
    <w:rsid w:val="004E1F34"/>
    <w:rsid w:val="004E7092"/>
    <w:rsid w:val="004F0CB3"/>
    <w:rsid w:val="004F142C"/>
    <w:rsid w:val="004F14E4"/>
    <w:rsid w:val="004F162D"/>
    <w:rsid w:val="004F2727"/>
    <w:rsid w:val="004F29B2"/>
    <w:rsid w:val="004F5E39"/>
    <w:rsid w:val="005002F2"/>
    <w:rsid w:val="005013E8"/>
    <w:rsid w:val="00501542"/>
    <w:rsid w:val="00502024"/>
    <w:rsid w:val="005027FD"/>
    <w:rsid w:val="00502CF2"/>
    <w:rsid w:val="00503A97"/>
    <w:rsid w:val="00504A2E"/>
    <w:rsid w:val="00504BBD"/>
    <w:rsid w:val="005066A5"/>
    <w:rsid w:val="00506C0C"/>
    <w:rsid w:val="00506C0D"/>
    <w:rsid w:val="0050767B"/>
    <w:rsid w:val="00510BBC"/>
    <w:rsid w:val="0051210A"/>
    <w:rsid w:val="00512255"/>
    <w:rsid w:val="00512AF1"/>
    <w:rsid w:val="00513988"/>
    <w:rsid w:val="00513C94"/>
    <w:rsid w:val="00513D33"/>
    <w:rsid w:val="00514C3D"/>
    <w:rsid w:val="005158BA"/>
    <w:rsid w:val="0051651F"/>
    <w:rsid w:val="00517812"/>
    <w:rsid w:val="005206B9"/>
    <w:rsid w:val="005208D0"/>
    <w:rsid w:val="005219DF"/>
    <w:rsid w:val="0052201D"/>
    <w:rsid w:val="00522E68"/>
    <w:rsid w:val="00522FD5"/>
    <w:rsid w:val="00523BFB"/>
    <w:rsid w:val="005251FB"/>
    <w:rsid w:val="005253C6"/>
    <w:rsid w:val="0052683C"/>
    <w:rsid w:val="005269BD"/>
    <w:rsid w:val="00526C98"/>
    <w:rsid w:val="00526F63"/>
    <w:rsid w:val="00527C97"/>
    <w:rsid w:val="00530C79"/>
    <w:rsid w:val="00531C70"/>
    <w:rsid w:val="00532723"/>
    <w:rsid w:val="00532E08"/>
    <w:rsid w:val="00532FF9"/>
    <w:rsid w:val="0053312A"/>
    <w:rsid w:val="005333B9"/>
    <w:rsid w:val="00533A3C"/>
    <w:rsid w:val="00533B79"/>
    <w:rsid w:val="00534195"/>
    <w:rsid w:val="00534731"/>
    <w:rsid w:val="00536A0D"/>
    <w:rsid w:val="0054220A"/>
    <w:rsid w:val="005423FD"/>
    <w:rsid w:val="00543380"/>
    <w:rsid w:val="005435F1"/>
    <w:rsid w:val="00543AF8"/>
    <w:rsid w:val="00544C16"/>
    <w:rsid w:val="00545064"/>
    <w:rsid w:val="0054517D"/>
    <w:rsid w:val="005456A0"/>
    <w:rsid w:val="005466D1"/>
    <w:rsid w:val="00547B82"/>
    <w:rsid w:val="00547F28"/>
    <w:rsid w:val="00550400"/>
    <w:rsid w:val="0055120F"/>
    <w:rsid w:val="00552676"/>
    <w:rsid w:val="00552AEE"/>
    <w:rsid w:val="00554293"/>
    <w:rsid w:val="00554B4F"/>
    <w:rsid w:val="005565A6"/>
    <w:rsid w:val="005567F6"/>
    <w:rsid w:val="005602DD"/>
    <w:rsid w:val="00560412"/>
    <w:rsid w:val="00560F1B"/>
    <w:rsid w:val="00561508"/>
    <w:rsid w:val="00561952"/>
    <w:rsid w:val="00561D2D"/>
    <w:rsid w:val="005626F9"/>
    <w:rsid w:val="00563A39"/>
    <w:rsid w:val="0056474C"/>
    <w:rsid w:val="00565ABD"/>
    <w:rsid w:val="00565D42"/>
    <w:rsid w:val="00565D8F"/>
    <w:rsid w:val="005669E0"/>
    <w:rsid w:val="00567EAF"/>
    <w:rsid w:val="00571D6C"/>
    <w:rsid w:val="00572572"/>
    <w:rsid w:val="00572E31"/>
    <w:rsid w:val="00573D98"/>
    <w:rsid w:val="00575BAB"/>
    <w:rsid w:val="00576882"/>
    <w:rsid w:val="00576B21"/>
    <w:rsid w:val="00577B28"/>
    <w:rsid w:val="00580912"/>
    <w:rsid w:val="00580A48"/>
    <w:rsid w:val="0058134C"/>
    <w:rsid w:val="00582506"/>
    <w:rsid w:val="00585F4C"/>
    <w:rsid w:val="00585FA0"/>
    <w:rsid w:val="00586E3F"/>
    <w:rsid w:val="00587BEF"/>
    <w:rsid w:val="00590418"/>
    <w:rsid w:val="00590B81"/>
    <w:rsid w:val="00591EE6"/>
    <w:rsid w:val="00593CA9"/>
    <w:rsid w:val="00593D50"/>
    <w:rsid w:val="0059430F"/>
    <w:rsid w:val="00594967"/>
    <w:rsid w:val="00594E65"/>
    <w:rsid w:val="005955B8"/>
    <w:rsid w:val="00595B76"/>
    <w:rsid w:val="005961DA"/>
    <w:rsid w:val="00596583"/>
    <w:rsid w:val="0059658A"/>
    <w:rsid w:val="005967CA"/>
    <w:rsid w:val="00596E8F"/>
    <w:rsid w:val="00597A1A"/>
    <w:rsid w:val="005A2767"/>
    <w:rsid w:val="005A2D38"/>
    <w:rsid w:val="005A3591"/>
    <w:rsid w:val="005A3A4B"/>
    <w:rsid w:val="005A491A"/>
    <w:rsid w:val="005A4B01"/>
    <w:rsid w:val="005A5A5E"/>
    <w:rsid w:val="005A6BD1"/>
    <w:rsid w:val="005B22CA"/>
    <w:rsid w:val="005B2972"/>
    <w:rsid w:val="005B3A60"/>
    <w:rsid w:val="005B4D4D"/>
    <w:rsid w:val="005B4D92"/>
    <w:rsid w:val="005B5587"/>
    <w:rsid w:val="005B5827"/>
    <w:rsid w:val="005B7B44"/>
    <w:rsid w:val="005C127A"/>
    <w:rsid w:val="005C1343"/>
    <w:rsid w:val="005C1966"/>
    <w:rsid w:val="005C31B6"/>
    <w:rsid w:val="005C3A77"/>
    <w:rsid w:val="005C4ABE"/>
    <w:rsid w:val="005C4D92"/>
    <w:rsid w:val="005C5581"/>
    <w:rsid w:val="005C5A07"/>
    <w:rsid w:val="005C5F56"/>
    <w:rsid w:val="005C78E4"/>
    <w:rsid w:val="005C7982"/>
    <w:rsid w:val="005D03A1"/>
    <w:rsid w:val="005D2513"/>
    <w:rsid w:val="005D2B33"/>
    <w:rsid w:val="005D4DFA"/>
    <w:rsid w:val="005D5CE9"/>
    <w:rsid w:val="005D5DE8"/>
    <w:rsid w:val="005D5EB7"/>
    <w:rsid w:val="005D6DB4"/>
    <w:rsid w:val="005D7268"/>
    <w:rsid w:val="005D744D"/>
    <w:rsid w:val="005E079E"/>
    <w:rsid w:val="005E1FFE"/>
    <w:rsid w:val="005E206E"/>
    <w:rsid w:val="005E243D"/>
    <w:rsid w:val="005E3AA3"/>
    <w:rsid w:val="005E4B04"/>
    <w:rsid w:val="005E4B10"/>
    <w:rsid w:val="005E4E8A"/>
    <w:rsid w:val="005E622B"/>
    <w:rsid w:val="005E6906"/>
    <w:rsid w:val="005E6929"/>
    <w:rsid w:val="005F0017"/>
    <w:rsid w:val="005F097F"/>
    <w:rsid w:val="005F0EBD"/>
    <w:rsid w:val="005F2226"/>
    <w:rsid w:val="005F292B"/>
    <w:rsid w:val="005F3687"/>
    <w:rsid w:val="005F3816"/>
    <w:rsid w:val="005F466B"/>
    <w:rsid w:val="005F4736"/>
    <w:rsid w:val="005F47C4"/>
    <w:rsid w:val="005F5EE7"/>
    <w:rsid w:val="005F6649"/>
    <w:rsid w:val="005F6B4B"/>
    <w:rsid w:val="005F6E2E"/>
    <w:rsid w:val="005F741D"/>
    <w:rsid w:val="006004C4"/>
    <w:rsid w:val="00601DE5"/>
    <w:rsid w:val="006023D2"/>
    <w:rsid w:val="00605707"/>
    <w:rsid w:val="00605862"/>
    <w:rsid w:val="00605BB4"/>
    <w:rsid w:val="00605C4A"/>
    <w:rsid w:val="00606A84"/>
    <w:rsid w:val="00607BBE"/>
    <w:rsid w:val="00607CFA"/>
    <w:rsid w:val="0061084E"/>
    <w:rsid w:val="006108CA"/>
    <w:rsid w:val="00610B8A"/>
    <w:rsid w:val="0061115F"/>
    <w:rsid w:val="00611725"/>
    <w:rsid w:val="00612183"/>
    <w:rsid w:val="00612253"/>
    <w:rsid w:val="00613B15"/>
    <w:rsid w:val="00614225"/>
    <w:rsid w:val="00614BB2"/>
    <w:rsid w:val="00615A68"/>
    <w:rsid w:val="00616875"/>
    <w:rsid w:val="00620F25"/>
    <w:rsid w:val="006216D1"/>
    <w:rsid w:val="00624A2C"/>
    <w:rsid w:val="0062545B"/>
    <w:rsid w:val="00625564"/>
    <w:rsid w:val="0062569A"/>
    <w:rsid w:val="006258C5"/>
    <w:rsid w:val="00625CBC"/>
    <w:rsid w:val="00626A96"/>
    <w:rsid w:val="00626E5F"/>
    <w:rsid w:val="00626F37"/>
    <w:rsid w:val="0062734B"/>
    <w:rsid w:val="00627DAC"/>
    <w:rsid w:val="00630DD6"/>
    <w:rsid w:val="00631049"/>
    <w:rsid w:val="00632901"/>
    <w:rsid w:val="00632B9B"/>
    <w:rsid w:val="00634219"/>
    <w:rsid w:val="00634266"/>
    <w:rsid w:val="00634274"/>
    <w:rsid w:val="006342FA"/>
    <w:rsid w:val="006344EC"/>
    <w:rsid w:val="00634B3E"/>
    <w:rsid w:val="00634BE6"/>
    <w:rsid w:val="0063653D"/>
    <w:rsid w:val="0063660C"/>
    <w:rsid w:val="00640522"/>
    <w:rsid w:val="00640AE7"/>
    <w:rsid w:val="00641149"/>
    <w:rsid w:val="00642AC0"/>
    <w:rsid w:val="00643E33"/>
    <w:rsid w:val="00644123"/>
    <w:rsid w:val="006450ED"/>
    <w:rsid w:val="00645BC0"/>
    <w:rsid w:val="00645C48"/>
    <w:rsid w:val="0064636A"/>
    <w:rsid w:val="00646963"/>
    <w:rsid w:val="006479DF"/>
    <w:rsid w:val="0065084B"/>
    <w:rsid w:val="006509D6"/>
    <w:rsid w:val="00651225"/>
    <w:rsid w:val="00651319"/>
    <w:rsid w:val="00652A1D"/>
    <w:rsid w:val="00653A3E"/>
    <w:rsid w:val="006545DA"/>
    <w:rsid w:val="006550D4"/>
    <w:rsid w:val="0065674F"/>
    <w:rsid w:val="006567FA"/>
    <w:rsid w:val="006570C0"/>
    <w:rsid w:val="0065724B"/>
    <w:rsid w:val="00657431"/>
    <w:rsid w:val="00657A3B"/>
    <w:rsid w:val="006601E7"/>
    <w:rsid w:val="00660BEF"/>
    <w:rsid w:val="0066135E"/>
    <w:rsid w:val="00661AB4"/>
    <w:rsid w:val="00662D29"/>
    <w:rsid w:val="006631C4"/>
    <w:rsid w:val="00663C99"/>
    <w:rsid w:val="00663E74"/>
    <w:rsid w:val="00665A98"/>
    <w:rsid w:val="00665DC9"/>
    <w:rsid w:val="0066629C"/>
    <w:rsid w:val="006663F8"/>
    <w:rsid w:val="0066663A"/>
    <w:rsid w:val="00666AFB"/>
    <w:rsid w:val="00666C64"/>
    <w:rsid w:val="006672DE"/>
    <w:rsid w:val="0066795D"/>
    <w:rsid w:val="00670350"/>
    <w:rsid w:val="00671396"/>
    <w:rsid w:val="00671D14"/>
    <w:rsid w:val="006742EC"/>
    <w:rsid w:val="00674822"/>
    <w:rsid w:val="006761F3"/>
    <w:rsid w:val="0067636C"/>
    <w:rsid w:val="00677AFB"/>
    <w:rsid w:val="00680163"/>
    <w:rsid w:val="0068071A"/>
    <w:rsid w:val="0068101C"/>
    <w:rsid w:val="006812B9"/>
    <w:rsid w:val="00681DAA"/>
    <w:rsid w:val="00683559"/>
    <w:rsid w:val="00683BAC"/>
    <w:rsid w:val="00683E19"/>
    <w:rsid w:val="006841AB"/>
    <w:rsid w:val="00684D25"/>
    <w:rsid w:val="00684E53"/>
    <w:rsid w:val="006854FA"/>
    <w:rsid w:val="006868D1"/>
    <w:rsid w:val="00687566"/>
    <w:rsid w:val="00687F31"/>
    <w:rsid w:val="00690ECF"/>
    <w:rsid w:val="00691683"/>
    <w:rsid w:val="00692C2D"/>
    <w:rsid w:val="00692E65"/>
    <w:rsid w:val="006935FA"/>
    <w:rsid w:val="00693982"/>
    <w:rsid w:val="006942D4"/>
    <w:rsid w:val="006951A5"/>
    <w:rsid w:val="0069522D"/>
    <w:rsid w:val="006962D0"/>
    <w:rsid w:val="006A00AA"/>
    <w:rsid w:val="006A025F"/>
    <w:rsid w:val="006A0514"/>
    <w:rsid w:val="006A0822"/>
    <w:rsid w:val="006A08FE"/>
    <w:rsid w:val="006A12D9"/>
    <w:rsid w:val="006A15E4"/>
    <w:rsid w:val="006A1730"/>
    <w:rsid w:val="006A17BD"/>
    <w:rsid w:val="006A3AD5"/>
    <w:rsid w:val="006A4820"/>
    <w:rsid w:val="006A4E1F"/>
    <w:rsid w:val="006A6576"/>
    <w:rsid w:val="006A689C"/>
    <w:rsid w:val="006A7AAE"/>
    <w:rsid w:val="006B18A1"/>
    <w:rsid w:val="006B2B68"/>
    <w:rsid w:val="006B30B0"/>
    <w:rsid w:val="006B4DF6"/>
    <w:rsid w:val="006B5303"/>
    <w:rsid w:val="006B5921"/>
    <w:rsid w:val="006B5D15"/>
    <w:rsid w:val="006B62DD"/>
    <w:rsid w:val="006B68AB"/>
    <w:rsid w:val="006B6E9E"/>
    <w:rsid w:val="006B7B78"/>
    <w:rsid w:val="006B7D21"/>
    <w:rsid w:val="006C022B"/>
    <w:rsid w:val="006C0A55"/>
    <w:rsid w:val="006C1013"/>
    <w:rsid w:val="006C2934"/>
    <w:rsid w:val="006C2D52"/>
    <w:rsid w:val="006C2FF6"/>
    <w:rsid w:val="006C3384"/>
    <w:rsid w:val="006C4968"/>
    <w:rsid w:val="006C497B"/>
    <w:rsid w:val="006C523D"/>
    <w:rsid w:val="006C643A"/>
    <w:rsid w:val="006C6A3A"/>
    <w:rsid w:val="006C7564"/>
    <w:rsid w:val="006C7F11"/>
    <w:rsid w:val="006D03E3"/>
    <w:rsid w:val="006D0667"/>
    <w:rsid w:val="006D0964"/>
    <w:rsid w:val="006D25E9"/>
    <w:rsid w:val="006D324C"/>
    <w:rsid w:val="006D4780"/>
    <w:rsid w:val="006D6047"/>
    <w:rsid w:val="006D6F9C"/>
    <w:rsid w:val="006D791D"/>
    <w:rsid w:val="006E0007"/>
    <w:rsid w:val="006E012F"/>
    <w:rsid w:val="006E0317"/>
    <w:rsid w:val="006E03BF"/>
    <w:rsid w:val="006E047A"/>
    <w:rsid w:val="006E0884"/>
    <w:rsid w:val="006E0974"/>
    <w:rsid w:val="006E11B3"/>
    <w:rsid w:val="006E25C1"/>
    <w:rsid w:val="006E39F0"/>
    <w:rsid w:val="006E437F"/>
    <w:rsid w:val="006E4A3D"/>
    <w:rsid w:val="006E77FF"/>
    <w:rsid w:val="006E7A59"/>
    <w:rsid w:val="006E7E98"/>
    <w:rsid w:val="006F061D"/>
    <w:rsid w:val="006F0F6E"/>
    <w:rsid w:val="006F3113"/>
    <w:rsid w:val="006F6630"/>
    <w:rsid w:val="006F697B"/>
    <w:rsid w:val="006F7004"/>
    <w:rsid w:val="007005C4"/>
    <w:rsid w:val="0070065B"/>
    <w:rsid w:val="00700994"/>
    <w:rsid w:val="00701432"/>
    <w:rsid w:val="00701B7C"/>
    <w:rsid w:val="00705952"/>
    <w:rsid w:val="00707D0B"/>
    <w:rsid w:val="007100CD"/>
    <w:rsid w:val="007116CA"/>
    <w:rsid w:val="00711F4C"/>
    <w:rsid w:val="00712022"/>
    <w:rsid w:val="00712154"/>
    <w:rsid w:val="00712B8F"/>
    <w:rsid w:val="00712D62"/>
    <w:rsid w:val="007132DE"/>
    <w:rsid w:val="0071395B"/>
    <w:rsid w:val="00713CBB"/>
    <w:rsid w:val="00713E5E"/>
    <w:rsid w:val="0071672A"/>
    <w:rsid w:val="00716D00"/>
    <w:rsid w:val="007173F9"/>
    <w:rsid w:val="00720B0D"/>
    <w:rsid w:val="00720DE6"/>
    <w:rsid w:val="0072112D"/>
    <w:rsid w:val="00721D6F"/>
    <w:rsid w:val="0072213F"/>
    <w:rsid w:val="00722157"/>
    <w:rsid w:val="007225F6"/>
    <w:rsid w:val="00722766"/>
    <w:rsid w:val="007227BA"/>
    <w:rsid w:val="007233E4"/>
    <w:rsid w:val="00724A61"/>
    <w:rsid w:val="0072794C"/>
    <w:rsid w:val="0073133D"/>
    <w:rsid w:val="00732B3E"/>
    <w:rsid w:val="00732CC4"/>
    <w:rsid w:val="00733107"/>
    <w:rsid w:val="007343BF"/>
    <w:rsid w:val="00734A4D"/>
    <w:rsid w:val="00736045"/>
    <w:rsid w:val="00736F4F"/>
    <w:rsid w:val="00737063"/>
    <w:rsid w:val="00740202"/>
    <w:rsid w:val="00740E97"/>
    <w:rsid w:val="00742084"/>
    <w:rsid w:val="00745BEF"/>
    <w:rsid w:val="00747693"/>
    <w:rsid w:val="00750A9B"/>
    <w:rsid w:val="00751093"/>
    <w:rsid w:val="00751D8F"/>
    <w:rsid w:val="00751F16"/>
    <w:rsid w:val="00752057"/>
    <w:rsid w:val="00752516"/>
    <w:rsid w:val="00752BE4"/>
    <w:rsid w:val="00752CAE"/>
    <w:rsid w:val="0075309C"/>
    <w:rsid w:val="00753125"/>
    <w:rsid w:val="0075376C"/>
    <w:rsid w:val="00753BC5"/>
    <w:rsid w:val="00755615"/>
    <w:rsid w:val="00756155"/>
    <w:rsid w:val="007562B5"/>
    <w:rsid w:val="007579BF"/>
    <w:rsid w:val="00760A7C"/>
    <w:rsid w:val="00761413"/>
    <w:rsid w:val="007615A7"/>
    <w:rsid w:val="007625EF"/>
    <w:rsid w:val="00763243"/>
    <w:rsid w:val="00763296"/>
    <w:rsid w:val="0076395B"/>
    <w:rsid w:val="00763E9D"/>
    <w:rsid w:val="00764756"/>
    <w:rsid w:val="007647AA"/>
    <w:rsid w:val="00764F77"/>
    <w:rsid w:val="007657E2"/>
    <w:rsid w:val="00765B16"/>
    <w:rsid w:val="00765F3C"/>
    <w:rsid w:val="0076772F"/>
    <w:rsid w:val="00767954"/>
    <w:rsid w:val="0077193D"/>
    <w:rsid w:val="00772988"/>
    <w:rsid w:val="0077326A"/>
    <w:rsid w:val="007751B7"/>
    <w:rsid w:val="00775509"/>
    <w:rsid w:val="0077587B"/>
    <w:rsid w:val="00775FBB"/>
    <w:rsid w:val="0077611D"/>
    <w:rsid w:val="00776F95"/>
    <w:rsid w:val="00777193"/>
    <w:rsid w:val="00777A12"/>
    <w:rsid w:val="00777B6C"/>
    <w:rsid w:val="007804E1"/>
    <w:rsid w:val="00780F6E"/>
    <w:rsid w:val="00781675"/>
    <w:rsid w:val="00781776"/>
    <w:rsid w:val="00781EA7"/>
    <w:rsid w:val="007823A8"/>
    <w:rsid w:val="007839AB"/>
    <w:rsid w:val="00784876"/>
    <w:rsid w:val="00784CED"/>
    <w:rsid w:val="00784D73"/>
    <w:rsid w:val="00785AB0"/>
    <w:rsid w:val="00785E27"/>
    <w:rsid w:val="00785E36"/>
    <w:rsid w:val="007874A5"/>
    <w:rsid w:val="00790E2F"/>
    <w:rsid w:val="00791D7F"/>
    <w:rsid w:val="007923E5"/>
    <w:rsid w:val="00792ABA"/>
    <w:rsid w:val="007942C8"/>
    <w:rsid w:val="007947FE"/>
    <w:rsid w:val="00795A04"/>
    <w:rsid w:val="007967B0"/>
    <w:rsid w:val="00796E3A"/>
    <w:rsid w:val="00796EB4"/>
    <w:rsid w:val="00797029"/>
    <w:rsid w:val="007A062E"/>
    <w:rsid w:val="007A0700"/>
    <w:rsid w:val="007A1A1A"/>
    <w:rsid w:val="007A1E9F"/>
    <w:rsid w:val="007A26E9"/>
    <w:rsid w:val="007A343D"/>
    <w:rsid w:val="007A3C76"/>
    <w:rsid w:val="007A445E"/>
    <w:rsid w:val="007A50FE"/>
    <w:rsid w:val="007A53D8"/>
    <w:rsid w:val="007A7EBD"/>
    <w:rsid w:val="007B0133"/>
    <w:rsid w:val="007B0AF8"/>
    <w:rsid w:val="007B11AE"/>
    <w:rsid w:val="007B1BC7"/>
    <w:rsid w:val="007B22CC"/>
    <w:rsid w:val="007B24D0"/>
    <w:rsid w:val="007B3DF0"/>
    <w:rsid w:val="007B775D"/>
    <w:rsid w:val="007B7819"/>
    <w:rsid w:val="007B7BD1"/>
    <w:rsid w:val="007B7D09"/>
    <w:rsid w:val="007C1109"/>
    <w:rsid w:val="007C1BA0"/>
    <w:rsid w:val="007C1E38"/>
    <w:rsid w:val="007C32D6"/>
    <w:rsid w:val="007C3EF9"/>
    <w:rsid w:val="007C45AC"/>
    <w:rsid w:val="007C54D5"/>
    <w:rsid w:val="007C56CC"/>
    <w:rsid w:val="007C6522"/>
    <w:rsid w:val="007C66EA"/>
    <w:rsid w:val="007C6766"/>
    <w:rsid w:val="007C77AC"/>
    <w:rsid w:val="007C7C78"/>
    <w:rsid w:val="007D0248"/>
    <w:rsid w:val="007D047D"/>
    <w:rsid w:val="007D0528"/>
    <w:rsid w:val="007D1522"/>
    <w:rsid w:val="007D16DB"/>
    <w:rsid w:val="007D2745"/>
    <w:rsid w:val="007D28ED"/>
    <w:rsid w:val="007D2BD9"/>
    <w:rsid w:val="007D2F0C"/>
    <w:rsid w:val="007D3C96"/>
    <w:rsid w:val="007D4DC1"/>
    <w:rsid w:val="007D5A3B"/>
    <w:rsid w:val="007D638A"/>
    <w:rsid w:val="007D6795"/>
    <w:rsid w:val="007D6A81"/>
    <w:rsid w:val="007D6F47"/>
    <w:rsid w:val="007D788B"/>
    <w:rsid w:val="007E031D"/>
    <w:rsid w:val="007E0550"/>
    <w:rsid w:val="007E0812"/>
    <w:rsid w:val="007E0DD2"/>
    <w:rsid w:val="007E1153"/>
    <w:rsid w:val="007E2B85"/>
    <w:rsid w:val="007E3125"/>
    <w:rsid w:val="007E65F2"/>
    <w:rsid w:val="007E6EE3"/>
    <w:rsid w:val="007E756D"/>
    <w:rsid w:val="007E7B33"/>
    <w:rsid w:val="007F0A32"/>
    <w:rsid w:val="007F0C61"/>
    <w:rsid w:val="007F1353"/>
    <w:rsid w:val="007F383E"/>
    <w:rsid w:val="007F3AE8"/>
    <w:rsid w:val="007F4C17"/>
    <w:rsid w:val="007F549A"/>
    <w:rsid w:val="007F5D8B"/>
    <w:rsid w:val="007F5EA3"/>
    <w:rsid w:val="007F760F"/>
    <w:rsid w:val="008011D3"/>
    <w:rsid w:val="00801798"/>
    <w:rsid w:val="008039E1"/>
    <w:rsid w:val="00805038"/>
    <w:rsid w:val="00807839"/>
    <w:rsid w:val="00807A93"/>
    <w:rsid w:val="00810461"/>
    <w:rsid w:val="00810E6D"/>
    <w:rsid w:val="0081189B"/>
    <w:rsid w:val="00811F39"/>
    <w:rsid w:val="00812786"/>
    <w:rsid w:val="00813C1E"/>
    <w:rsid w:val="00814A07"/>
    <w:rsid w:val="00815B3E"/>
    <w:rsid w:val="00816E2A"/>
    <w:rsid w:val="00817290"/>
    <w:rsid w:val="00821045"/>
    <w:rsid w:val="008211ED"/>
    <w:rsid w:val="00821C38"/>
    <w:rsid w:val="00823162"/>
    <w:rsid w:val="00823F31"/>
    <w:rsid w:val="008301B6"/>
    <w:rsid w:val="008328CE"/>
    <w:rsid w:val="00833523"/>
    <w:rsid w:val="00834A51"/>
    <w:rsid w:val="00835924"/>
    <w:rsid w:val="00835F06"/>
    <w:rsid w:val="0083621A"/>
    <w:rsid w:val="008367E0"/>
    <w:rsid w:val="00836D21"/>
    <w:rsid w:val="0083708F"/>
    <w:rsid w:val="008377A7"/>
    <w:rsid w:val="00837810"/>
    <w:rsid w:val="008402DC"/>
    <w:rsid w:val="008409AB"/>
    <w:rsid w:val="00841379"/>
    <w:rsid w:val="00841677"/>
    <w:rsid w:val="008416B3"/>
    <w:rsid w:val="00841DC7"/>
    <w:rsid w:val="008435A7"/>
    <w:rsid w:val="00843C0B"/>
    <w:rsid w:val="00843C56"/>
    <w:rsid w:val="008449E7"/>
    <w:rsid w:val="00844D20"/>
    <w:rsid w:val="00844ECF"/>
    <w:rsid w:val="00847985"/>
    <w:rsid w:val="00850712"/>
    <w:rsid w:val="0085202F"/>
    <w:rsid w:val="00852D18"/>
    <w:rsid w:val="00853106"/>
    <w:rsid w:val="008544C2"/>
    <w:rsid w:val="008549D6"/>
    <w:rsid w:val="00855457"/>
    <w:rsid w:val="0085549B"/>
    <w:rsid w:val="00855B8D"/>
    <w:rsid w:val="0085681C"/>
    <w:rsid w:val="00856F38"/>
    <w:rsid w:val="00860F63"/>
    <w:rsid w:val="00861725"/>
    <w:rsid w:val="00861F9D"/>
    <w:rsid w:val="0086347A"/>
    <w:rsid w:val="008638BA"/>
    <w:rsid w:val="00863D84"/>
    <w:rsid w:val="0086425F"/>
    <w:rsid w:val="00864DC8"/>
    <w:rsid w:val="008655CE"/>
    <w:rsid w:val="00865E22"/>
    <w:rsid w:val="00867195"/>
    <w:rsid w:val="00867908"/>
    <w:rsid w:val="008702D2"/>
    <w:rsid w:val="00870737"/>
    <w:rsid w:val="0087195A"/>
    <w:rsid w:val="00871C26"/>
    <w:rsid w:val="00872049"/>
    <w:rsid w:val="00872E17"/>
    <w:rsid w:val="00873307"/>
    <w:rsid w:val="00874A66"/>
    <w:rsid w:val="0087545C"/>
    <w:rsid w:val="008772A0"/>
    <w:rsid w:val="00880267"/>
    <w:rsid w:val="008814AA"/>
    <w:rsid w:val="00881602"/>
    <w:rsid w:val="00882B02"/>
    <w:rsid w:val="00882C7B"/>
    <w:rsid w:val="00883A81"/>
    <w:rsid w:val="008847D2"/>
    <w:rsid w:val="008862E6"/>
    <w:rsid w:val="0088631A"/>
    <w:rsid w:val="00887485"/>
    <w:rsid w:val="00892C7C"/>
    <w:rsid w:val="00893697"/>
    <w:rsid w:val="008949A9"/>
    <w:rsid w:val="00896553"/>
    <w:rsid w:val="008965F2"/>
    <w:rsid w:val="00896D1A"/>
    <w:rsid w:val="008A0D23"/>
    <w:rsid w:val="008A1CFA"/>
    <w:rsid w:val="008A1DE7"/>
    <w:rsid w:val="008A204A"/>
    <w:rsid w:val="008A242C"/>
    <w:rsid w:val="008A3840"/>
    <w:rsid w:val="008A40EE"/>
    <w:rsid w:val="008A426D"/>
    <w:rsid w:val="008A4FF5"/>
    <w:rsid w:val="008A6392"/>
    <w:rsid w:val="008A65C6"/>
    <w:rsid w:val="008A69D8"/>
    <w:rsid w:val="008B1034"/>
    <w:rsid w:val="008B1333"/>
    <w:rsid w:val="008B1D51"/>
    <w:rsid w:val="008B2014"/>
    <w:rsid w:val="008B2121"/>
    <w:rsid w:val="008B28F5"/>
    <w:rsid w:val="008B2F57"/>
    <w:rsid w:val="008B3DD8"/>
    <w:rsid w:val="008B4692"/>
    <w:rsid w:val="008B4AD1"/>
    <w:rsid w:val="008B60D1"/>
    <w:rsid w:val="008B6B57"/>
    <w:rsid w:val="008B73ED"/>
    <w:rsid w:val="008B79B3"/>
    <w:rsid w:val="008C0837"/>
    <w:rsid w:val="008C0CC2"/>
    <w:rsid w:val="008C1293"/>
    <w:rsid w:val="008C1F73"/>
    <w:rsid w:val="008C2D37"/>
    <w:rsid w:val="008C357B"/>
    <w:rsid w:val="008C6C7C"/>
    <w:rsid w:val="008C70EF"/>
    <w:rsid w:val="008C7101"/>
    <w:rsid w:val="008C75A4"/>
    <w:rsid w:val="008D07BD"/>
    <w:rsid w:val="008D0DDF"/>
    <w:rsid w:val="008D2210"/>
    <w:rsid w:val="008D29AB"/>
    <w:rsid w:val="008D30DF"/>
    <w:rsid w:val="008D3177"/>
    <w:rsid w:val="008D3E9B"/>
    <w:rsid w:val="008D42A3"/>
    <w:rsid w:val="008D51D2"/>
    <w:rsid w:val="008D5509"/>
    <w:rsid w:val="008D55CD"/>
    <w:rsid w:val="008D5F71"/>
    <w:rsid w:val="008D6EBF"/>
    <w:rsid w:val="008D7449"/>
    <w:rsid w:val="008E13C4"/>
    <w:rsid w:val="008E1692"/>
    <w:rsid w:val="008E18C8"/>
    <w:rsid w:val="008E2895"/>
    <w:rsid w:val="008E3690"/>
    <w:rsid w:val="008E421D"/>
    <w:rsid w:val="008E42A4"/>
    <w:rsid w:val="008F1236"/>
    <w:rsid w:val="008F2E42"/>
    <w:rsid w:val="008F39C1"/>
    <w:rsid w:val="008F4678"/>
    <w:rsid w:val="008F5EE2"/>
    <w:rsid w:val="008F61E1"/>
    <w:rsid w:val="008F7A01"/>
    <w:rsid w:val="008F7D06"/>
    <w:rsid w:val="0090141C"/>
    <w:rsid w:val="00902D88"/>
    <w:rsid w:val="00905FA8"/>
    <w:rsid w:val="00911851"/>
    <w:rsid w:val="009123CA"/>
    <w:rsid w:val="00912C22"/>
    <w:rsid w:val="00915058"/>
    <w:rsid w:val="00915309"/>
    <w:rsid w:val="00916D24"/>
    <w:rsid w:val="0092180B"/>
    <w:rsid w:val="009225DF"/>
    <w:rsid w:val="00923279"/>
    <w:rsid w:val="00923C06"/>
    <w:rsid w:val="00926070"/>
    <w:rsid w:val="009271FE"/>
    <w:rsid w:val="00930275"/>
    <w:rsid w:val="009324AC"/>
    <w:rsid w:val="00932696"/>
    <w:rsid w:val="009329AC"/>
    <w:rsid w:val="00932DAC"/>
    <w:rsid w:val="00933013"/>
    <w:rsid w:val="009330E7"/>
    <w:rsid w:val="00933287"/>
    <w:rsid w:val="00933BC5"/>
    <w:rsid w:val="00933D54"/>
    <w:rsid w:val="009343DC"/>
    <w:rsid w:val="009353F6"/>
    <w:rsid w:val="00935791"/>
    <w:rsid w:val="00935B59"/>
    <w:rsid w:val="009360A0"/>
    <w:rsid w:val="00936A96"/>
    <w:rsid w:val="00936EB9"/>
    <w:rsid w:val="00937631"/>
    <w:rsid w:val="009376AE"/>
    <w:rsid w:val="00937B56"/>
    <w:rsid w:val="00937EB5"/>
    <w:rsid w:val="00940A71"/>
    <w:rsid w:val="00940EDF"/>
    <w:rsid w:val="009426A9"/>
    <w:rsid w:val="00943F62"/>
    <w:rsid w:val="009440AC"/>
    <w:rsid w:val="009440C4"/>
    <w:rsid w:val="00945808"/>
    <w:rsid w:val="00946A03"/>
    <w:rsid w:val="009471BC"/>
    <w:rsid w:val="00950082"/>
    <w:rsid w:val="009508A3"/>
    <w:rsid w:val="00950945"/>
    <w:rsid w:val="00950AA6"/>
    <w:rsid w:val="00951DD7"/>
    <w:rsid w:val="00952755"/>
    <w:rsid w:val="00953062"/>
    <w:rsid w:val="00953324"/>
    <w:rsid w:val="009540D8"/>
    <w:rsid w:val="009542CC"/>
    <w:rsid w:val="00956854"/>
    <w:rsid w:val="009568F3"/>
    <w:rsid w:val="00957648"/>
    <w:rsid w:val="00961050"/>
    <w:rsid w:val="00961BF1"/>
    <w:rsid w:val="009628A0"/>
    <w:rsid w:val="00962EF6"/>
    <w:rsid w:val="009633F1"/>
    <w:rsid w:val="00963C51"/>
    <w:rsid w:val="009640C2"/>
    <w:rsid w:val="00964F37"/>
    <w:rsid w:val="00965108"/>
    <w:rsid w:val="0096512C"/>
    <w:rsid w:val="00966598"/>
    <w:rsid w:val="00966FE9"/>
    <w:rsid w:val="00967091"/>
    <w:rsid w:val="00967C6F"/>
    <w:rsid w:val="0097027E"/>
    <w:rsid w:val="009703C1"/>
    <w:rsid w:val="00970D68"/>
    <w:rsid w:val="00972B5A"/>
    <w:rsid w:val="0097346B"/>
    <w:rsid w:val="00973A4E"/>
    <w:rsid w:val="00975474"/>
    <w:rsid w:val="009756E9"/>
    <w:rsid w:val="00975F4B"/>
    <w:rsid w:val="0097652B"/>
    <w:rsid w:val="00977B7F"/>
    <w:rsid w:val="0098081B"/>
    <w:rsid w:val="009817DB"/>
    <w:rsid w:val="00981932"/>
    <w:rsid w:val="00982213"/>
    <w:rsid w:val="0098477F"/>
    <w:rsid w:val="00985B94"/>
    <w:rsid w:val="00985C9D"/>
    <w:rsid w:val="00987451"/>
    <w:rsid w:val="00987775"/>
    <w:rsid w:val="0099051C"/>
    <w:rsid w:val="00991035"/>
    <w:rsid w:val="00991D01"/>
    <w:rsid w:val="0099215F"/>
    <w:rsid w:val="00992393"/>
    <w:rsid w:val="009929C2"/>
    <w:rsid w:val="00994FC0"/>
    <w:rsid w:val="0099563F"/>
    <w:rsid w:val="00995FA7"/>
    <w:rsid w:val="00997B37"/>
    <w:rsid w:val="00997BCA"/>
    <w:rsid w:val="009A079B"/>
    <w:rsid w:val="009A0854"/>
    <w:rsid w:val="009A12E0"/>
    <w:rsid w:val="009A206A"/>
    <w:rsid w:val="009A24BF"/>
    <w:rsid w:val="009A2851"/>
    <w:rsid w:val="009A30C2"/>
    <w:rsid w:val="009A3AFF"/>
    <w:rsid w:val="009A3BCF"/>
    <w:rsid w:val="009A4107"/>
    <w:rsid w:val="009A593B"/>
    <w:rsid w:val="009A5EBA"/>
    <w:rsid w:val="009A7D96"/>
    <w:rsid w:val="009B0277"/>
    <w:rsid w:val="009B11F6"/>
    <w:rsid w:val="009B17E7"/>
    <w:rsid w:val="009B2092"/>
    <w:rsid w:val="009B3183"/>
    <w:rsid w:val="009B370F"/>
    <w:rsid w:val="009B39BB"/>
    <w:rsid w:val="009B4822"/>
    <w:rsid w:val="009B48DE"/>
    <w:rsid w:val="009B49D7"/>
    <w:rsid w:val="009B6BEF"/>
    <w:rsid w:val="009B6D01"/>
    <w:rsid w:val="009B6EB6"/>
    <w:rsid w:val="009C143B"/>
    <w:rsid w:val="009C1556"/>
    <w:rsid w:val="009C32E3"/>
    <w:rsid w:val="009C35C2"/>
    <w:rsid w:val="009C43AC"/>
    <w:rsid w:val="009C4443"/>
    <w:rsid w:val="009C4E8F"/>
    <w:rsid w:val="009C5AFE"/>
    <w:rsid w:val="009C6194"/>
    <w:rsid w:val="009C619D"/>
    <w:rsid w:val="009C7225"/>
    <w:rsid w:val="009C74B0"/>
    <w:rsid w:val="009D07DC"/>
    <w:rsid w:val="009D08AE"/>
    <w:rsid w:val="009D170B"/>
    <w:rsid w:val="009D29B9"/>
    <w:rsid w:val="009D2C09"/>
    <w:rsid w:val="009D3FE3"/>
    <w:rsid w:val="009D3FFB"/>
    <w:rsid w:val="009D4DAB"/>
    <w:rsid w:val="009D530B"/>
    <w:rsid w:val="009D61EB"/>
    <w:rsid w:val="009D66DC"/>
    <w:rsid w:val="009D686C"/>
    <w:rsid w:val="009E04E1"/>
    <w:rsid w:val="009E21EF"/>
    <w:rsid w:val="009E229B"/>
    <w:rsid w:val="009E27D7"/>
    <w:rsid w:val="009E37F8"/>
    <w:rsid w:val="009E4A66"/>
    <w:rsid w:val="009E5070"/>
    <w:rsid w:val="009E5ACB"/>
    <w:rsid w:val="009E6DBD"/>
    <w:rsid w:val="009F01AA"/>
    <w:rsid w:val="009F2002"/>
    <w:rsid w:val="009F2341"/>
    <w:rsid w:val="009F36C9"/>
    <w:rsid w:val="009F3769"/>
    <w:rsid w:val="009F445A"/>
    <w:rsid w:val="009F5D6D"/>
    <w:rsid w:val="009F7456"/>
    <w:rsid w:val="00A00963"/>
    <w:rsid w:val="00A0170B"/>
    <w:rsid w:val="00A01B3F"/>
    <w:rsid w:val="00A01F2D"/>
    <w:rsid w:val="00A0479C"/>
    <w:rsid w:val="00A04937"/>
    <w:rsid w:val="00A04CDD"/>
    <w:rsid w:val="00A04ECD"/>
    <w:rsid w:val="00A04EEF"/>
    <w:rsid w:val="00A04EF9"/>
    <w:rsid w:val="00A04F89"/>
    <w:rsid w:val="00A05FDA"/>
    <w:rsid w:val="00A0617C"/>
    <w:rsid w:val="00A07736"/>
    <w:rsid w:val="00A116DB"/>
    <w:rsid w:val="00A117B3"/>
    <w:rsid w:val="00A12BC8"/>
    <w:rsid w:val="00A12C22"/>
    <w:rsid w:val="00A12C37"/>
    <w:rsid w:val="00A12C4F"/>
    <w:rsid w:val="00A133EC"/>
    <w:rsid w:val="00A13B46"/>
    <w:rsid w:val="00A14E88"/>
    <w:rsid w:val="00A15152"/>
    <w:rsid w:val="00A1535A"/>
    <w:rsid w:val="00A1667A"/>
    <w:rsid w:val="00A177F0"/>
    <w:rsid w:val="00A2086E"/>
    <w:rsid w:val="00A2177D"/>
    <w:rsid w:val="00A21845"/>
    <w:rsid w:val="00A21941"/>
    <w:rsid w:val="00A2255B"/>
    <w:rsid w:val="00A228E8"/>
    <w:rsid w:val="00A235CD"/>
    <w:rsid w:val="00A24195"/>
    <w:rsid w:val="00A269EF"/>
    <w:rsid w:val="00A273B6"/>
    <w:rsid w:val="00A30562"/>
    <w:rsid w:val="00A30B20"/>
    <w:rsid w:val="00A318EF"/>
    <w:rsid w:val="00A335E8"/>
    <w:rsid w:val="00A3447E"/>
    <w:rsid w:val="00A34509"/>
    <w:rsid w:val="00A37331"/>
    <w:rsid w:val="00A37726"/>
    <w:rsid w:val="00A37B42"/>
    <w:rsid w:val="00A37DA6"/>
    <w:rsid w:val="00A40E96"/>
    <w:rsid w:val="00A41333"/>
    <w:rsid w:val="00A423BE"/>
    <w:rsid w:val="00A423C4"/>
    <w:rsid w:val="00A42FEB"/>
    <w:rsid w:val="00A44512"/>
    <w:rsid w:val="00A4496B"/>
    <w:rsid w:val="00A453FE"/>
    <w:rsid w:val="00A45BEA"/>
    <w:rsid w:val="00A46D2B"/>
    <w:rsid w:val="00A47197"/>
    <w:rsid w:val="00A47A2A"/>
    <w:rsid w:val="00A47A45"/>
    <w:rsid w:val="00A502EB"/>
    <w:rsid w:val="00A5068E"/>
    <w:rsid w:val="00A5132D"/>
    <w:rsid w:val="00A5144F"/>
    <w:rsid w:val="00A51ABF"/>
    <w:rsid w:val="00A51FBA"/>
    <w:rsid w:val="00A520FF"/>
    <w:rsid w:val="00A52DFA"/>
    <w:rsid w:val="00A5447A"/>
    <w:rsid w:val="00A566DE"/>
    <w:rsid w:val="00A57DBF"/>
    <w:rsid w:val="00A6162F"/>
    <w:rsid w:val="00A61CF2"/>
    <w:rsid w:val="00A61DBA"/>
    <w:rsid w:val="00A635FE"/>
    <w:rsid w:val="00A6377F"/>
    <w:rsid w:val="00A63EF9"/>
    <w:rsid w:val="00A64601"/>
    <w:rsid w:val="00A7168F"/>
    <w:rsid w:val="00A71E7F"/>
    <w:rsid w:val="00A71EE5"/>
    <w:rsid w:val="00A726C0"/>
    <w:rsid w:val="00A73811"/>
    <w:rsid w:val="00A73B78"/>
    <w:rsid w:val="00A73C65"/>
    <w:rsid w:val="00A73F63"/>
    <w:rsid w:val="00A7441E"/>
    <w:rsid w:val="00A761A5"/>
    <w:rsid w:val="00A76B10"/>
    <w:rsid w:val="00A77069"/>
    <w:rsid w:val="00A770AD"/>
    <w:rsid w:val="00A776E1"/>
    <w:rsid w:val="00A779BB"/>
    <w:rsid w:val="00A80320"/>
    <w:rsid w:val="00A80343"/>
    <w:rsid w:val="00A803A5"/>
    <w:rsid w:val="00A80D55"/>
    <w:rsid w:val="00A80F78"/>
    <w:rsid w:val="00A81194"/>
    <w:rsid w:val="00A8152A"/>
    <w:rsid w:val="00A81D92"/>
    <w:rsid w:val="00A8247C"/>
    <w:rsid w:val="00A831F2"/>
    <w:rsid w:val="00A8360D"/>
    <w:rsid w:val="00A84E03"/>
    <w:rsid w:val="00A8514C"/>
    <w:rsid w:val="00A8557D"/>
    <w:rsid w:val="00A855DD"/>
    <w:rsid w:val="00A90138"/>
    <w:rsid w:val="00A903CA"/>
    <w:rsid w:val="00A91FF0"/>
    <w:rsid w:val="00A926D2"/>
    <w:rsid w:val="00A935C5"/>
    <w:rsid w:val="00A9360B"/>
    <w:rsid w:val="00A93F6C"/>
    <w:rsid w:val="00A958A2"/>
    <w:rsid w:val="00A96566"/>
    <w:rsid w:val="00A96A99"/>
    <w:rsid w:val="00AA12AB"/>
    <w:rsid w:val="00AA2E68"/>
    <w:rsid w:val="00AA37D3"/>
    <w:rsid w:val="00AA4EFF"/>
    <w:rsid w:val="00AA5343"/>
    <w:rsid w:val="00AA6E0F"/>
    <w:rsid w:val="00AA73CC"/>
    <w:rsid w:val="00AB08F1"/>
    <w:rsid w:val="00AB3E3A"/>
    <w:rsid w:val="00AB41F9"/>
    <w:rsid w:val="00AB4640"/>
    <w:rsid w:val="00AB478C"/>
    <w:rsid w:val="00AB48BB"/>
    <w:rsid w:val="00AB64E1"/>
    <w:rsid w:val="00AB76DD"/>
    <w:rsid w:val="00AC0C26"/>
    <w:rsid w:val="00AC1441"/>
    <w:rsid w:val="00AC1E4C"/>
    <w:rsid w:val="00AC2CE5"/>
    <w:rsid w:val="00AC3E97"/>
    <w:rsid w:val="00AC4451"/>
    <w:rsid w:val="00AC5560"/>
    <w:rsid w:val="00AC59FE"/>
    <w:rsid w:val="00AC6510"/>
    <w:rsid w:val="00AC65F4"/>
    <w:rsid w:val="00AC6CD4"/>
    <w:rsid w:val="00AC7376"/>
    <w:rsid w:val="00AC7555"/>
    <w:rsid w:val="00AC7C81"/>
    <w:rsid w:val="00AC7DA5"/>
    <w:rsid w:val="00AD0BA8"/>
    <w:rsid w:val="00AD0BF5"/>
    <w:rsid w:val="00AD142C"/>
    <w:rsid w:val="00AD46B6"/>
    <w:rsid w:val="00AD58AD"/>
    <w:rsid w:val="00AD6622"/>
    <w:rsid w:val="00AD6E83"/>
    <w:rsid w:val="00AD6EA7"/>
    <w:rsid w:val="00AD6F76"/>
    <w:rsid w:val="00AD6FFE"/>
    <w:rsid w:val="00AD71E7"/>
    <w:rsid w:val="00AE0D17"/>
    <w:rsid w:val="00AE11FC"/>
    <w:rsid w:val="00AE48EA"/>
    <w:rsid w:val="00AE4C9F"/>
    <w:rsid w:val="00AE5B69"/>
    <w:rsid w:val="00AE5D4D"/>
    <w:rsid w:val="00AE6380"/>
    <w:rsid w:val="00AE6610"/>
    <w:rsid w:val="00AE672C"/>
    <w:rsid w:val="00AE6D2E"/>
    <w:rsid w:val="00AE7B8C"/>
    <w:rsid w:val="00AE7D87"/>
    <w:rsid w:val="00AE7DFF"/>
    <w:rsid w:val="00AF07C5"/>
    <w:rsid w:val="00AF0A7A"/>
    <w:rsid w:val="00AF13F8"/>
    <w:rsid w:val="00AF1B13"/>
    <w:rsid w:val="00AF1B16"/>
    <w:rsid w:val="00AF3ECF"/>
    <w:rsid w:val="00AF46D0"/>
    <w:rsid w:val="00AF5FDD"/>
    <w:rsid w:val="00AF7116"/>
    <w:rsid w:val="00B012D5"/>
    <w:rsid w:val="00B01510"/>
    <w:rsid w:val="00B0176D"/>
    <w:rsid w:val="00B01D20"/>
    <w:rsid w:val="00B01F64"/>
    <w:rsid w:val="00B02105"/>
    <w:rsid w:val="00B025C7"/>
    <w:rsid w:val="00B02854"/>
    <w:rsid w:val="00B03780"/>
    <w:rsid w:val="00B042F4"/>
    <w:rsid w:val="00B067D6"/>
    <w:rsid w:val="00B06C83"/>
    <w:rsid w:val="00B078E6"/>
    <w:rsid w:val="00B1129B"/>
    <w:rsid w:val="00B11608"/>
    <w:rsid w:val="00B1203E"/>
    <w:rsid w:val="00B12295"/>
    <w:rsid w:val="00B1243C"/>
    <w:rsid w:val="00B1458A"/>
    <w:rsid w:val="00B14790"/>
    <w:rsid w:val="00B14C57"/>
    <w:rsid w:val="00B15D15"/>
    <w:rsid w:val="00B17625"/>
    <w:rsid w:val="00B17C9D"/>
    <w:rsid w:val="00B17D42"/>
    <w:rsid w:val="00B224E6"/>
    <w:rsid w:val="00B2264E"/>
    <w:rsid w:val="00B23D01"/>
    <w:rsid w:val="00B24704"/>
    <w:rsid w:val="00B26C2B"/>
    <w:rsid w:val="00B26E5A"/>
    <w:rsid w:val="00B2704E"/>
    <w:rsid w:val="00B27778"/>
    <w:rsid w:val="00B27A2A"/>
    <w:rsid w:val="00B27E20"/>
    <w:rsid w:val="00B30CBC"/>
    <w:rsid w:val="00B30EBE"/>
    <w:rsid w:val="00B31A10"/>
    <w:rsid w:val="00B334DD"/>
    <w:rsid w:val="00B33B48"/>
    <w:rsid w:val="00B33E95"/>
    <w:rsid w:val="00B35FE4"/>
    <w:rsid w:val="00B362DB"/>
    <w:rsid w:val="00B37FBC"/>
    <w:rsid w:val="00B41B8A"/>
    <w:rsid w:val="00B424D3"/>
    <w:rsid w:val="00B441CB"/>
    <w:rsid w:val="00B444CD"/>
    <w:rsid w:val="00B445F7"/>
    <w:rsid w:val="00B45AEA"/>
    <w:rsid w:val="00B45EFF"/>
    <w:rsid w:val="00B45F8D"/>
    <w:rsid w:val="00B4646A"/>
    <w:rsid w:val="00B47CCA"/>
    <w:rsid w:val="00B50215"/>
    <w:rsid w:val="00B50B0C"/>
    <w:rsid w:val="00B50E8E"/>
    <w:rsid w:val="00B51F61"/>
    <w:rsid w:val="00B5224F"/>
    <w:rsid w:val="00B52BC6"/>
    <w:rsid w:val="00B535D8"/>
    <w:rsid w:val="00B54491"/>
    <w:rsid w:val="00B54A36"/>
    <w:rsid w:val="00B56191"/>
    <w:rsid w:val="00B5662B"/>
    <w:rsid w:val="00B5706E"/>
    <w:rsid w:val="00B60378"/>
    <w:rsid w:val="00B618A8"/>
    <w:rsid w:val="00B625EC"/>
    <w:rsid w:val="00B6301A"/>
    <w:rsid w:val="00B64BE7"/>
    <w:rsid w:val="00B65745"/>
    <w:rsid w:val="00B66B6A"/>
    <w:rsid w:val="00B66E76"/>
    <w:rsid w:val="00B670F8"/>
    <w:rsid w:val="00B70639"/>
    <w:rsid w:val="00B708AA"/>
    <w:rsid w:val="00B71016"/>
    <w:rsid w:val="00B75526"/>
    <w:rsid w:val="00B75B78"/>
    <w:rsid w:val="00B75F7C"/>
    <w:rsid w:val="00B767A7"/>
    <w:rsid w:val="00B770F6"/>
    <w:rsid w:val="00B7762A"/>
    <w:rsid w:val="00B8000C"/>
    <w:rsid w:val="00B82D3A"/>
    <w:rsid w:val="00B83184"/>
    <w:rsid w:val="00B83333"/>
    <w:rsid w:val="00B83826"/>
    <w:rsid w:val="00B84E39"/>
    <w:rsid w:val="00B84F9A"/>
    <w:rsid w:val="00B86551"/>
    <w:rsid w:val="00B86CFA"/>
    <w:rsid w:val="00B90683"/>
    <w:rsid w:val="00B9097E"/>
    <w:rsid w:val="00B90AC2"/>
    <w:rsid w:val="00B90AD3"/>
    <w:rsid w:val="00B90BF0"/>
    <w:rsid w:val="00B91156"/>
    <w:rsid w:val="00B91277"/>
    <w:rsid w:val="00B912F6"/>
    <w:rsid w:val="00B91C65"/>
    <w:rsid w:val="00B92BB4"/>
    <w:rsid w:val="00B93BEC"/>
    <w:rsid w:val="00B94FF1"/>
    <w:rsid w:val="00B95153"/>
    <w:rsid w:val="00B95D68"/>
    <w:rsid w:val="00B968B2"/>
    <w:rsid w:val="00BA0060"/>
    <w:rsid w:val="00BA1216"/>
    <w:rsid w:val="00BA1DC3"/>
    <w:rsid w:val="00BA1FC7"/>
    <w:rsid w:val="00BA2774"/>
    <w:rsid w:val="00BA2778"/>
    <w:rsid w:val="00BA27C1"/>
    <w:rsid w:val="00BA4086"/>
    <w:rsid w:val="00BA4442"/>
    <w:rsid w:val="00BA49BF"/>
    <w:rsid w:val="00BA4D47"/>
    <w:rsid w:val="00BA5430"/>
    <w:rsid w:val="00BA6CFA"/>
    <w:rsid w:val="00BA767B"/>
    <w:rsid w:val="00BB1E16"/>
    <w:rsid w:val="00BB2221"/>
    <w:rsid w:val="00BB327A"/>
    <w:rsid w:val="00BB330E"/>
    <w:rsid w:val="00BB3756"/>
    <w:rsid w:val="00BB39D9"/>
    <w:rsid w:val="00BB428B"/>
    <w:rsid w:val="00BB437B"/>
    <w:rsid w:val="00BB4D55"/>
    <w:rsid w:val="00BB62FF"/>
    <w:rsid w:val="00BB65C2"/>
    <w:rsid w:val="00BB7586"/>
    <w:rsid w:val="00BB7859"/>
    <w:rsid w:val="00BB7F6D"/>
    <w:rsid w:val="00BB7F6F"/>
    <w:rsid w:val="00BC2352"/>
    <w:rsid w:val="00BC2E65"/>
    <w:rsid w:val="00BC4AC1"/>
    <w:rsid w:val="00BC5DB0"/>
    <w:rsid w:val="00BC6A66"/>
    <w:rsid w:val="00BC73C1"/>
    <w:rsid w:val="00BC75B7"/>
    <w:rsid w:val="00BC77B1"/>
    <w:rsid w:val="00BC7D74"/>
    <w:rsid w:val="00BD0181"/>
    <w:rsid w:val="00BD2B20"/>
    <w:rsid w:val="00BD335E"/>
    <w:rsid w:val="00BD3890"/>
    <w:rsid w:val="00BD3A31"/>
    <w:rsid w:val="00BD4020"/>
    <w:rsid w:val="00BD46EC"/>
    <w:rsid w:val="00BD4B65"/>
    <w:rsid w:val="00BD5138"/>
    <w:rsid w:val="00BD56B7"/>
    <w:rsid w:val="00BD5775"/>
    <w:rsid w:val="00BD5F37"/>
    <w:rsid w:val="00BD666D"/>
    <w:rsid w:val="00BD6C7A"/>
    <w:rsid w:val="00BD7CA6"/>
    <w:rsid w:val="00BE01C1"/>
    <w:rsid w:val="00BE1481"/>
    <w:rsid w:val="00BE28CD"/>
    <w:rsid w:val="00BE381C"/>
    <w:rsid w:val="00BE5BF8"/>
    <w:rsid w:val="00BE702E"/>
    <w:rsid w:val="00BE7496"/>
    <w:rsid w:val="00BE76AE"/>
    <w:rsid w:val="00BF0A9F"/>
    <w:rsid w:val="00BF10A2"/>
    <w:rsid w:val="00BF2A06"/>
    <w:rsid w:val="00BF2CB0"/>
    <w:rsid w:val="00BF3CF3"/>
    <w:rsid w:val="00BF4745"/>
    <w:rsid w:val="00BF5130"/>
    <w:rsid w:val="00BF5C9F"/>
    <w:rsid w:val="00BF62EF"/>
    <w:rsid w:val="00BF6687"/>
    <w:rsid w:val="00BF6EC5"/>
    <w:rsid w:val="00BF70F1"/>
    <w:rsid w:val="00BF720A"/>
    <w:rsid w:val="00C005C8"/>
    <w:rsid w:val="00C01C53"/>
    <w:rsid w:val="00C02952"/>
    <w:rsid w:val="00C03906"/>
    <w:rsid w:val="00C03CB8"/>
    <w:rsid w:val="00C04208"/>
    <w:rsid w:val="00C0484B"/>
    <w:rsid w:val="00C04E56"/>
    <w:rsid w:val="00C05BA1"/>
    <w:rsid w:val="00C1082D"/>
    <w:rsid w:val="00C10C77"/>
    <w:rsid w:val="00C113FB"/>
    <w:rsid w:val="00C12262"/>
    <w:rsid w:val="00C1415F"/>
    <w:rsid w:val="00C14A50"/>
    <w:rsid w:val="00C159CA"/>
    <w:rsid w:val="00C15FE5"/>
    <w:rsid w:val="00C1681C"/>
    <w:rsid w:val="00C1686A"/>
    <w:rsid w:val="00C16AEB"/>
    <w:rsid w:val="00C20D0A"/>
    <w:rsid w:val="00C23658"/>
    <w:rsid w:val="00C24612"/>
    <w:rsid w:val="00C24B62"/>
    <w:rsid w:val="00C24BFC"/>
    <w:rsid w:val="00C2595E"/>
    <w:rsid w:val="00C27CAC"/>
    <w:rsid w:val="00C3074D"/>
    <w:rsid w:val="00C31FBE"/>
    <w:rsid w:val="00C322D6"/>
    <w:rsid w:val="00C32442"/>
    <w:rsid w:val="00C3270E"/>
    <w:rsid w:val="00C3329E"/>
    <w:rsid w:val="00C3437A"/>
    <w:rsid w:val="00C34429"/>
    <w:rsid w:val="00C34A6D"/>
    <w:rsid w:val="00C350E1"/>
    <w:rsid w:val="00C356A9"/>
    <w:rsid w:val="00C358CB"/>
    <w:rsid w:val="00C36F0B"/>
    <w:rsid w:val="00C36F1F"/>
    <w:rsid w:val="00C3787E"/>
    <w:rsid w:val="00C41ED5"/>
    <w:rsid w:val="00C42981"/>
    <w:rsid w:val="00C44A48"/>
    <w:rsid w:val="00C44C64"/>
    <w:rsid w:val="00C44F0F"/>
    <w:rsid w:val="00C46CDA"/>
    <w:rsid w:val="00C51A40"/>
    <w:rsid w:val="00C52A1E"/>
    <w:rsid w:val="00C566FE"/>
    <w:rsid w:val="00C56C71"/>
    <w:rsid w:val="00C57BD0"/>
    <w:rsid w:val="00C60254"/>
    <w:rsid w:val="00C60C77"/>
    <w:rsid w:val="00C62722"/>
    <w:rsid w:val="00C62BBA"/>
    <w:rsid w:val="00C64204"/>
    <w:rsid w:val="00C64F66"/>
    <w:rsid w:val="00C65ABE"/>
    <w:rsid w:val="00C65F4B"/>
    <w:rsid w:val="00C66ADC"/>
    <w:rsid w:val="00C709CC"/>
    <w:rsid w:val="00C71BBE"/>
    <w:rsid w:val="00C72677"/>
    <w:rsid w:val="00C7482C"/>
    <w:rsid w:val="00C7493B"/>
    <w:rsid w:val="00C749C1"/>
    <w:rsid w:val="00C74D42"/>
    <w:rsid w:val="00C76DA1"/>
    <w:rsid w:val="00C770DA"/>
    <w:rsid w:val="00C77B53"/>
    <w:rsid w:val="00C80CDB"/>
    <w:rsid w:val="00C819D5"/>
    <w:rsid w:val="00C825DB"/>
    <w:rsid w:val="00C83F59"/>
    <w:rsid w:val="00C84366"/>
    <w:rsid w:val="00C8461A"/>
    <w:rsid w:val="00C849BD"/>
    <w:rsid w:val="00C84FAE"/>
    <w:rsid w:val="00C852C9"/>
    <w:rsid w:val="00C85392"/>
    <w:rsid w:val="00C85E74"/>
    <w:rsid w:val="00C86051"/>
    <w:rsid w:val="00C872EE"/>
    <w:rsid w:val="00C90317"/>
    <w:rsid w:val="00C904B5"/>
    <w:rsid w:val="00C90500"/>
    <w:rsid w:val="00C91764"/>
    <w:rsid w:val="00C92BE6"/>
    <w:rsid w:val="00C93AD9"/>
    <w:rsid w:val="00C94015"/>
    <w:rsid w:val="00C95F51"/>
    <w:rsid w:val="00C96710"/>
    <w:rsid w:val="00C96B5F"/>
    <w:rsid w:val="00C96D09"/>
    <w:rsid w:val="00C9719A"/>
    <w:rsid w:val="00CA00B3"/>
    <w:rsid w:val="00CA0BE7"/>
    <w:rsid w:val="00CA21B0"/>
    <w:rsid w:val="00CA2B3A"/>
    <w:rsid w:val="00CA33FB"/>
    <w:rsid w:val="00CA3745"/>
    <w:rsid w:val="00CA5113"/>
    <w:rsid w:val="00CA584D"/>
    <w:rsid w:val="00CA74F0"/>
    <w:rsid w:val="00CB0340"/>
    <w:rsid w:val="00CB03E4"/>
    <w:rsid w:val="00CB2EEF"/>
    <w:rsid w:val="00CB4A77"/>
    <w:rsid w:val="00CB65D7"/>
    <w:rsid w:val="00CC06F8"/>
    <w:rsid w:val="00CC1767"/>
    <w:rsid w:val="00CC2EB8"/>
    <w:rsid w:val="00CC32DC"/>
    <w:rsid w:val="00CC4DAB"/>
    <w:rsid w:val="00CC51CA"/>
    <w:rsid w:val="00CC5409"/>
    <w:rsid w:val="00CC5B26"/>
    <w:rsid w:val="00CD07DA"/>
    <w:rsid w:val="00CD0E96"/>
    <w:rsid w:val="00CD1582"/>
    <w:rsid w:val="00CD21F4"/>
    <w:rsid w:val="00CD27CB"/>
    <w:rsid w:val="00CD36F5"/>
    <w:rsid w:val="00CD43D9"/>
    <w:rsid w:val="00CD44BE"/>
    <w:rsid w:val="00CD553D"/>
    <w:rsid w:val="00CD5FED"/>
    <w:rsid w:val="00CD6011"/>
    <w:rsid w:val="00CD69D5"/>
    <w:rsid w:val="00CD7A5B"/>
    <w:rsid w:val="00CE0057"/>
    <w:rsid w:val="00CE0ED7"/>
    <w:rsid w:val="00CE282E"/>
    <w:rsid w:val="00CE2960"/>
    <w:rsid w:val="00CE3173"/>
    <w:rsid w:val="00CE40AC"/>
    <w:rsid w:val="00CE4498"/>
    <w:rsid w:val="00CE4A63"/>
    <w:rsid w:val="00CE4D99"/>
    <w:rsid w:val="00CE4ED5"/>
    <w:rsid w:val="00CE563C"/>
    <w:rsid w:val="00CE7361"/>
    <w:rsid w:val="00CE7602"/>
    <w:rsid w:val="00CF09E5"/>
    <w:rsid w:val="00CF18F7"/>
    <w:rsid w:val="00CF2717"/>
    <w:rsid w:val="00CF329E"/>
    <w:rsid w:val="00CF5269"/>
    <w:rsid w:val="00CF52CB"/>
    <w:rsid w:val="00CF53DC"/>
    <w:rsid w:val="00CF548F"/>
    <w:rsid w:val="00CF56A6"/>
    <w:rsid w:val="00CF6AEC"/>
    <w:rsid w:val="00CF7EBA"/>
    <w:rsid w:val="00D00B8E"/>
    <w:rsid w:val="00D01B15"/>
    <w:rsid w:val="00D01BFA"/>
    <w:rsid w:val="00D0229B"/>
    <w:rsid w:val="00D0242E"/>
    <w:rsid w:val="00D02657"/>
    <w:rsid w:val="00D0686C"/>
    <w:rsid w:val="00D073AF"/>
    <w:rsid w:val="00D07E7D"/>
    <w:rsid w:val="00D1042F"/>
    <w:rsid w:val="00D10C07"/>
    <w:rsid w:val="00D12C7C"/>
    <w:rsid w:val="00D15547"/>
    <w:rsid w:val="00D156F0"/>
    <w:rsid w:val="00D1586F"/>
    <w:rsid w:val="00D1589A"/>
    <w:rsid w:val="00D15A72"/>
    <w:rsid w:val="00D15CD0"/>
    <w:rsid w:val="00D16535"/>
    <w:rsid w:val="00D176A4"/>
    <w:rsid w:val="00D200E6"/>
    <w:rsid w:val="00D20310"/>
    <w:rsid w:val="00D21B1A"/>
    <w:rsid w:val="00D21FA4"/>
    <w:rsid w:val="00D22283"/>
    <w:rsid w:val="00D2356C"/>
    <w:rsid w:val="00D23A63"/>
    <w:rsid w:val="00D240FD"/>
    <w:rsid w:val="00D26F68"/>
    <w:rsid w:val="00D302F8"/>
    <w:rsid w:val="00D30421"/>
    <w:rsid w:val="00D30C3D"/>
    <w:rsid w:val="00D326FD"/>
    <w:rsid w:val="00D34680"/>
    <w:rsid w:val="00D349BB"/>
    <w:rsid w:val="00D351EA"/>
    <w:rsid w:val="00D35AF5"/>
    <w:rsid w:val="00D35DE2"/>
    <w:rsid w:val="00D36D45"/>
    <w:rsid w:val="00D3729E"/>
    <w:rsid w:val="00D37DAA"/>
    <w:rsid w:val="00D404CB"/>
    <w:rsid w:val="00D4132F"/>
    <w:rsid w:val="00D42E1A"/>
    <w:rsid w:val="00D42E55"/>
    <w:rsid w:val="00D4331E"/>
    <w:rsid w:val="00D442FE"/>
    <w:rsid w:val="00D44619"/>
    <w:rsid w:val="00D47CD2"/>
    <w:rsid w:val="00D507B3"/>
    <w:rsid w:val="00D50A5E"/>
    <w:rsid w:val="00D50B8F"/>
    <w:rsid w:val="00D510CD"/>
    <w:rsid w:val="00D51449"/>
    <w:rsid w:val="00D51C79"/>
    <w:rsid w:val="00D51E0E"/>
    <w:rsid w:val="00D531E5"/>
    <w:rsid w:val="00D540CA"/>
    <w:rsid w:val="00D541F2"/>
    <w:rsid w:val="00D54B24"/>
    <w:rsid w:val="00D54B7E"/>
    <w:rsid w:val="00D54D65"/>
    <w:rsid w:val="00D554C7"/>
    <w:rsid w:val="00D5672D"/>
    <w:rsid w:val="00D60FED"/>
    <w:rsid w:val="00D63167"/>
    <w:rsid w:val="00D6392F"/>
    <w:rsid w:val="00D6406B"/>
    <w:rsid w:val="00D6521A"/>
    <w:rsid w:val="00D667AC"/>
    <w:rsid w:val="00D667BA"/>
    <w:rsid w:val="00D70D3E"/>
    <w:rsid w:val="00D73101"/>
    <w:rsid w:val="00D73C8C"/>
    <w:rsid w:val="00D7409F"/>
    <w:rsid w:val="00D75DB4"/>
    <w:rsid w:val="00D766A7"/>
    <w:rsid w:val="00D76A6F"/>
    <w:rsid w:val="00D807FE"/>
    <w:rsid w:val="00D83407"/>
    <w:rsid w:val="00D836BF"/>
    <w:rsid w:val="00D8403C"/>
    <w:rsid w:val="00D8456D"/>
    <w:rsid w:val="00D845DF"/>
    <w:rsid w:val="00D8474E"/>
    <w:rsid w:val="00D86AC4"/>
    <w:rsid w:val="00D87125"/>
    <w:rsid w:val="00D874EB"/>
    <w:rsid w:val="00D90175"/>
    <w:rsid w:val="00D90AB4"/>
    <w:rsid w:val="00D90D4F"/>
    <w:rsid w:val="00D91B2D"/>
    <w:rsid w:val="00D91E5F"/>
    <w:rsid w:val="00D935D8"/>
    <w:rsid w:val="00D962F9"/>
    <w:rsid w:val="00D9686D"/>
    <w:rsid w:val="00D96B19"/>
    <w:rsid w:val="00D979B7"/>
    <w:rsid w:val="00DA11BA"/>
    <w:rsid w:val="00DA17E4"/>
    <w:rsid w:val="00DA1C5B"/>
    <w:rsid w:val="00DA1D2F"/>
    <w:rsid w:val="00DA2098"/>
    <w:rsid w:val="00DA2736"/>
    <w:rsid w:val="00DA3584"/>
    <w:rsid w:val="00DA3D4A"/>
    <w:rsid w:val="00DA3E6F"/>
    <w:rsid w:val="00DA4334"/>
    <w:rsid w:val="00DA6EF6"/>
    <w:rsid w:val="00DA70B5"/>
    <w:rsid w:val="00DB0629"/>
    <w:rsid w:val="00DB06E4"/>
    <w:rsid w:val="00DB2344"/>
    <w:rsid w:val="00DB2D5F"/>
    <w:rsid w:val="00DB4FA2"/>
    <w:rsid w:val="00DB77BA"/>
    <w:rsid w:val="00DB77C6"/>
    <w:rsid w:val="00DC0301"/>
    <w:rsid w:val="00DC2028"/>
    <w:rsid w:val="00DC3417"/>
    <w:rsid w:val="00DC466D"/>
    <w:rsid w:val="00DC569B"/>
    <w:rsid w:val="00DC65F1"/>
    <w:rsid w:val="00DC68F9"/>
    <w:rsid w:val="00DC74E4"/>
    <w:rsid w:val="00DC76A7"/>
    <w:rsid w:val="00DC77F0"/>
    <w:rsid w:val="00DC7C0E"/>
    <w:rsid w:val="00DC7C9D"/>
    <w:rsid w:val="00DD0395"/>
    <w:rsid w:val="00DD21E1"/>
    <w:rsid w:val="00DD2435"/>
    <w:rsid w:val="00DD2B60"/>
    <w:rsid w:val="00DD3BA4"/>
    <w:rsid w:val="00DD3D78"/>
    <w:rsid w:val="00DD4323"/>
    <w:rsid w:val="00DD517A"/>
    <w:rsid w:val="00DD5F2F"/>
    <w:rsid w:val="00DD7D95"/>
    <w:rsid w:val="00DE0AEA"/>
    <w:rsid w:val="00DE3382"/>
    <w:rsid w:val="00DE340F"/>
    <w:rsid w:val="00DE3990"/>
    <w:rsid w:val="00DE3E84"/>
    <w:rsid w:val="00DE4E24"/>
    <w:rsid w:val="00DE56B7"/>
    <w:rsid w:val="00DE56B8"/>
    <w:rsid w:val="00DE716B"/>
    <w:rsid w:val="00DE79D8"/>
    <w:rsid w:val="00DE7EA9"/>
    <w:rsid w:val="00DF0DBE"/>
    <w:rsid w:val="00DF2072"/>
    <w:rsid w:val="00DF3820"/>
    <w:rsid w:val="00DF3A99"/>
    <w:rsid w:val="00DF73F8"/>
    <w:rsid w:val="00E0052F"/>
    <w:rsid w:val="00E02195"/>
    <w:rsid w:val="00E02316"/>
    <w:rsid w:val="00E023B5"/>
    <w:rsid w:val="00E03A7B"/>
    <w:rsid w:val="00E0568C"/>
    <w:rsid w:val="00E122FD"/>
    <w:rsid w:val="00E145D8"/>
    <w:rsid w:val="00E14FC3"/>
    <w:rsid w:val="00E157C7"/>
    <w:rsid w:val="00E21299"/>
    <w:rsid w:val="00E2152E"/>
    <w:rsid w:val="00E219FE"/>
    <w:rsid w:val="00E21A5B"/>
    <w:rsid w:val="00E21A80"/>
    <w:rsid w:val="00E21F1F"/>
    <w:rsid w:val="00E23961"/>
    <w:rsid w:val="00E30172"/>
    <w:rsid w:val="00E31128"/>
    <w:rsid w:val="00E3117D"/>
    <w:rsid w:val="00E31695"/>
    <w:rsid w:val="00E32174"/>
    <w:rsid w:val="00E32DD6"/>
    <w:rsid w:val="00E34082"/>
    <w:rsid w:val="00E34674"/>
    <w:rsid w:val="00E34854"/>
    <w:rsid w:val="00E3592F"/>
    <w:rsid w:val="00E379AF"/>
    <w:rsid w:val="00E407AB"/>
    <w:rsid w:val="00E411ED"/>
    <w:rsid w:val="00E415D1"/>
    <w:rsid w:val="00E4184F"/>
    <w:rsid w:val="00E42F75"/>
    <w:rsid w:val="00E43286"/>
    <w:rsid w:val="00E43826"/>
    <w:rsid w:val="00E44694"/>
    <w:rsid w:val="00E4617E"/>
    <w:rsid w:val="00E476DC"/>
    <w:rsid w:val="00E47F26"/>
    <w:rsid w:val="00E501C4"/>
    <w:rsid w:val="00E50A4D"/>
    <w:rsid w:val="00E50F0C"/>
    <w:rsid w:val="00E51C38"/>
    <w:rsid w:val="00E52269"/>
    <w:rsid w:val="00E52B2D"/>
    <w:rsid w:val="00E52CB3"/>
    <w:rsid w:val="00E532DB"/>
    <w:rsid w:val="00E53E45"/>
    <w:rsid w:val="00E55F33"/>
    <w:rsid w:val="00E56C8B"/>
    <w:rsid w:val="00E60D52"/>
    <w:rsid w:val="00E61AB8"/>
    <w:rsid w:val="00E620EC"/>
    <w:rsid w:val="00E6220D"/>
    <w:rsid w:val="00E62ADC"/>
    <w:rsid w:val="00E6378A"/>
    <w:rsid w:val="00E63BDA"/>
    <w:rsid w:val="00E63CE5"/>
    <w:rsid w:val="00E64712"/>
    <w:rsid w:val="00E6644B"/>
    <w:rsid w:val="00E66538"/>
    <w:rsid w:val="00E66B5C"/>
    <w:rsid w:val="00E705EC"/>
    <w:rsid w:val="00E70EB7"/>
    <w:rsid w:val="00E70F59"/>
    <w:rsid w:val="00E71C42"/>
    <w:rsid w:val="00E71C7B"/>
    <w:rsid w:val="00E720FE"/>
    <w:rsid w:val="00E72A6A"/>
    <w:rsid w:val="00E735EE"/>
    <w:rsid w:val="00E74F25"/>
    <w:rsid w:val="00E75279"/>
    <w:rsid w:val="00E756E0"/>
    <w:rsid w:val="00E75D6E"/>
    <w:rsid w:val="00E76770"/>
    <w:rsid w:val="00E76C7D"/>
    <w:rsid w:val="00E7773E"/>
    <w:rsid w:val="00E77A35"/>
    <w:rsid w:val="00E81D08"/>
    <w:rsid w:val="00E82940"/>
    <w:rsid w:val="00E83197"/>
    <w:rsid w:val="00E83F8F"/>
    <w:rsid w:val="00E8418C"/>
    <w:rsid w:val="00E84232"/>
    <w:rsid w:val="00E8658D"/>
    <w:rsid w:val="00E8680F"/>
    <w:rsid w:val="00E87857"/>
    <w:rsid w:val="00E87C4A"/>
    <w:rsid w:val="00E87EFF"/>
    <w:rsid w:val="00E903BF"/>
    <w:rsid w:val="00E90565"/>
    <w:rsid w:val="00E907ED"/>
    <w:rsid w:val="00E90FC3"/>
    <w:rsid w:val="00E91085"/>
    <w:rsid w:val="00E915C0"/>
    <w:rsid w:val="00E91686"/>
    <w:rsid w:val="00E94B2A"/>
    <w:rsid w:val="00E95699"/>
    <w:rsid w:val="00E96276"/>
    <w:rsid w:val="00E97E9E"/>
    <w:rsid w:val="00EA103B"/>
    <w:rsid w:val="00EA1987"/>
    <w:rsid w:val="00EA2F77"/>
    <w:rsid w:val="00EA4464"/>
    <w:rsid w:val="00EA4C51"/>
    <w:rsid w:val="00EA4F5B"/>
    <w:rsid w:val="00EA5086"/>
    <w:rsid w:val="00EA50A0"/>
    <w:rsid w:val="00EA56BE"/>
    <w:rsid w:val="00EA59DD"/>
    <w:rsid w:val="00EA6A6C"/>
    <w:rsid w:val="00EA6AD7"/>
    <w:rsid w:val="00EB1461"/>
    <w:rsid w:val="00EB2534"/>
    <w:rsid w:val="00EB2D18"/>
    <w:rsid w:val="00EB3004"/>
    <w:rsid w:val="00EB38DC"/>
    <w:rsid w:val="00EB3DE9"/>
    <w:rsid w:val="00EB4D8B"/>
    <w:rsid w:val="00EB5223"/>
    <w:rsid w:val="00EC04A2"/>
    <w:rsid w:val="00EC09DF"/>
    <w:rsid w:val="00EC0FAF"/>
    <w:rsid w:val="00EC11FF"/>
    <w:rsid w:val="00EC13F4"/>
    <w:rsid w:val="00EC2291"/>
    <w:rsid w:val="00EC33C3"/>
    <w:rsid w:val="00EC4477"/>
    <w:rsid w:val="00EC590B"/>
    <w:rsid w:val="00EC6A61"/>
    <w:rsid w:val="00EC6E50"/>
    <w:rsid w:val="00EC7524"/>
    <w:rsid w:val="00EC763C"/>
    <w:rsid w:val="00ED246B"/>
    <w:rsid w:val="00ED2767"/>
    <w:rsid w:val="00ED31DE"/>
    <w:rsid w:val="00ED488A"/>
    <w:rsid w:val="00ED50FF"/>
    <w:rsid w:val="00ED549C"/>
    <w:rsid w:val="00ED7A38"/>
    <w:rsid w:val="00EE103F"/>
    <w:rsid w:val="00EE188C"/>
    <w:rsid w:val="00EE2539"/>
    <w:rsid w:val="00EE2954"/>
    <w:rsid w:val="00EE52ED"/>
    <w:rsid w:val="00EE533D"/>
    <w:rsid w:val="00EE5D3A"/>
    <w:rsid w:val="00EE6961"/>
    <w:rsid w:val="00EE6F58"/>
    <w:rsid w:val="00EE7810"/>
    <w:rsid w:val="00EE7AB2"/>
    <w:rsid w:val="00EF0439"/>
    <w:rsid w:val="00EF1319"/>
    <w:rsid w:val="00EF1B45"/>
    <w:rsid w:val="00EF34F8"/>
    <w:rsid w:val="00EF3EEA"/>
    <w:rsid w:val="00EF4899"/>
    <w:rsid w:val="00EF7153"/>
    <w:rsid w:val="00F01655"/>
    <w:rsid w:val="00F01AE2"/>
    <w:rsid w:val="00F01C60"/>
    <w:rsid w:val="00F01E1D"/>
    <w:rsid w:val="00F02166"/>
    <w:rsid w:val="00F02DC2"/>
    <w:rsid w:val="00F037C9"/>
    <w:rsid w:val="00F03F90"/>
    <w:rsid w:val="00F044B5"/>
    <w:rsid w:val="00F05553"/>
    <w:rsid w:val="00F0579A"/>
    <w:rsid w:val="00F05D23"/>
    <w:rsid w:val="00F063EA"/>
    <w:rsid w:val="00F101E3"/>
    <w:rsid w:val="00F103AA"/>
    <w:rsid w:val="00F10A63"/>
    <w:rsid w:val="00F12107"/>
    <w:rsid w:val="00F13C78"/>
    <w:rsid w:val="00F14422"/>
    <w:rsid w:val="00F1472C"/>
    <w:rsid w:val="00F14B48"/>
    <w:rsid w:val="00F15212"/>
    <w:rsid w:val="00F16773"/>
    <w:rsid w:val="00F16B98"/>
    <w:rsid w:val="00F170CA"/>
    <w:rsid w:val="00F2005A"/>
    <w:rsid w:val="00F204F4"/>
    <w:rsid w:val="00F2300C"/>
    <w:rsid w:val="00F23259"/>
    <w:rsid w:val="00F23268"/>
    <w:rsid w:val="00F236F0"/>
    <w:rsid w:val="00F23AF0"/>
    <w:rsid w:val="00F241BF"/>
    <w:rsid w:val="00F241FD"/>
    <w:rsid w:val="00F25934"/>
    <w:rsid w:val="00F261BF"/>
    <w:rsid w:val="00F3010C"/>
    <w:rsid w:val="00F30373"/>
    <w:rsid w:val="00F3229E"/>
    <w:rsid w:val="00F32784"/>
    <w:rsid w:val="00F32968"/>
    <w:rsid w:val="00F337E1"/>
    <w:rsid w:val="00F33960"/>
    <w:rsid w:val="00F33ABF"/>
    <w:rsid w:val="00F3707C"/>
    <w:rsid w:val="00F370FA"/>
    <w:rsid w:val="00F407DB"/>
    <w:rsid w:val="00F41219"/>
    <w:rsid w:val="00F41630"/>
    <w:rsid w:val="00F41B2F"/>
    <w:rsid w:val="00F42192"/>
    <w:rsid w:val="00F42471"/>
    <w:rsid w:val="00F428C4"/>
    <w:rsid w:val="00F441BB"/>
    <w:rsid w:val="00F444E6"/>
    <w:rsid w:val="00F449AE"/>
    <w:rsid w:val="00F4510F"/>
    <w:rsid w:val="00F456E6"/>
    <w:rsid w:val="00F46633"/>
    <w:rsid w:val="00F47469"/>
    <w:rsid w:val="00F508C7"/>
    <w:rsid w:val="00F511D9"/>
    <w:rsid w:val="00F51519"/>
    <w:rsid w:val="00F521D1"/>
    <w:rsid w:val="00F530A5"/>
    <w:rsid w:val="00F53534"/>
    <w:rsid w:val="00F5399B"/>
    <w:rsid w:val="00F543D0"/>
    <w:rsid w:val="00F5492C"/>
    <w:rsid w:val="00F54BB8"/>
    <w:rsid w:val="00F550E4"/>
    <w:rsid w:val="00F55377"/>
    <w:rsid w:val="00F5586C"/>
    <w:rsid w:val="00F56C38"/>
    <w:rsid w:val="00F56CC0"/>
    <w:rsid w:val="00F57889"/>
    <w:rsid w:val="00F601D2"/>
    <w:rsid w:val="00F603BC"/>
    <w:rsid w:val="00F6071E"/>
    <w:rsid w:val="00F624A3"/>
    <w:rsid w:val="00F638B9"/>
    <w:rsid w:val="00F638E9"/>
    <w:rsid w:val="00F63B1F"/>
    <w:rsid w:val="00F63D68"/>
    <w:rsid w:val="00F65422"/>
    <w:rsid w:val="00F666AF"/>
    <w:rsid w:val="00F67D29"/>
    <w:rsid w:val="00F7106F"/>
    <w:rsid w:val="00F71096"/>
    <w:rsid w:val="00F710EC"/>
    <w:rsid w:val="00F73085"/>
    <w:rsid w:val="00F73124"/>
    <w:rsid w:val="00F73B54"/>
    <w:rsid w:val="00F742D5"/>
    <w:rsid w:val="00F74ACB"/>
    <w:rsid w:val="00F75267"/>
    <w:rsid w:val="00F75776"/>
    <w:rsid w:val="00F76960"/>
    <w:rsid w:val="00F77AD5"/>
    <w:rsid w:val="00F806C9"/>
    <w:rsid w:val="00F853E0"/>
    <w:rsid w:val="00F878D7"/>
    <w:rsid w:val="00F87AA2"/>
    <w:rsid w:val="00F903B9"/>
    <w:rsid w:val="00F90E09"/>
    <w:rsid w:val="00F91261"/>
    <w:rsid w:val="00F91D99"/>
    <w:rsid w:val="00F91FFD"/>
    <w:rsid w:val="00F920A5"/>
    <w:rsid w:val="00F92E6E"/>
    <w:rsid w:val="00F942C5"/>
    <w:rsid w:val="00F951E4"/>
    <w:rsid w:val="00F9522A"/>
    <w:rsid w:val="00F96C66"/>
    <w:rsid w:val="00FA4233"/>
    <w:rsid w:val="00FA43BF"/>
    <w:rsid w:val="00FA4E19"/>
    <w:rsid w:val="00FA4EAE"/>
    <w:rsid w:val="00FA51FE"/>
    <w:rsid w:val="00FA5EE9"/>
    <w:rsid w:val="00FA7E36"/>
    <w:rsid w:val="00FA7F89"/>
    <w:rsid w:val="00FB14FF"/>
    <w:rsid w:val="00FB2B47"/>
    <w:rsid w:val="00FB38A9"/>
    <w:rsid w:val="00FB391A"/>
    <w:rsid w:val="00FB5899"/>
    <w:rsid w:val="00FB5BEA"/>
    <w:rsid w:val="00FC0F4A"/>
    <w:rsid w:val="00FC1A40"/>
    <w:rsid w:val="00FC2BDC"/>
    <w:rsid w:val="00FC3207"/>
    <w:rsid w:val="00FC47F9"/>
    <w:rsid w:val="00FC4EF9"/>
    <w:rsid w:val="00FC5908"/>
    <w:rsid w:val="00FC7165"/>
    <w:rsid w:val="00FC7A9A"/>
    <w:rsid w:val="00FC7B10"/>
    <w:rsid w:val="00FD0178"/>
    <w:rsid w:val="00FD088A"/>
    <w:rsid w:val="00FD3107"/>
    <w:rsid w:val="00FD314E"/>
    <w:rsid w:val="00FD393B"/>
    <w:rsid w:val="00FD4147"/>
    <w:rsid w:val="00FD4187"/>
    <w:rsid w:val="00FD4A2D"/>
    <w:rsid w:val="00FD532B"/>
    <w:rsid w:val="00FD5E67"/>
    <w:rsid w:val="00FD66B0"/>
    <w:rsid w:val="00FD6B3E"/>
    <w:rsid w:val="00FE05F2"/>
    <w:rsid w:val="00FE0619"/>
    <w:rsid w:val="00FE1F21"/>
    <w:rsid w:val="00FE32BB"/>
    <w:rsid w:val="00FE6517"/>
    <w:rsid w:val="00FE654F"/>
    <w:rsid w:val="00FE6930"/>
    <w:rsid w:val="00FF05B8"/>
    <w:rsid w:val="00FF0F62"/>
    <w:rsid w:val="00FF2C60"/>
    <w:rsid w:val="00FF3745"/>
    <w:rsid w:val="00FF3FCA"/>
    <w:rsid w:val="00FF4D78"/>
    <w:rsid w:val="00FF5077"/>
    <w:rsid w:val="00FF6A0D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gray,#b9d405,#777,#1994a4"/>
    </o:shapedefaults>
    <o:shapelayout v:ext="edit">
      <o:idmap v:ext="edit" data="1"/>
    </o:shapelayout>
  </w:shapeDefaults>
  <w:decimalSymbol w:val=","/>
  <w:listSeparator w:val=";"/>
  <w15:docId w15:val="{EE93BD7C-6A78-44FB-9636-608EB9CD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o"/>
    <w:qFormat/>
    <w:rsid w:val="00CC06F8"/>
    <w:pPr>
      <w:spacing w:after="60" w:line="360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B767A7"/>
    <w:pPr>
      <w:keepNext/>
      <w:spacing w:before="240" w:line="240" w:lineRule="auto"/>
      <w:outlineLvl w:val="0"/>
    </w:pPr>
    <w:rPr>
      <w:rFonts w:cs="Arial"/>
      <w:bCs/>
      <w:color w:val="B9D405"/>
      <w:kern w:val="32"/>
      <w:sz w:val="60"/>
      <w:szCs w:val="48"/>
    </w:rPr>
  </w:style>
  <w:style w:type="paragraph" w:styleId="Ttulo2">
    <w:name w:val="heading 2"/>
    <w:basedOn w:val="Ttulo1"/>
    <w:next w:val="Normal"/>
    <w:link w:val="Ttulo2Car"/>
    <w:uiPriority w:val="9"/>
    <w:qFormat/>
    <w:rsid w:val="00C96B5F"/>
    <w:pPr>
      <w:pageBreakBefore/>
      <w:numPr>
        <w:numId w:val="3"/>
      </w:numPr>
      <w:spacing w:before="600" w:after="180"/>
      <w:ind w:left="357" w:hanging="357"/>
      <w:outlineLvl w:val="1"/>
    </w:pPr>
    <w:rPr>
      <w:b/>
      <w:bCs w:val="0"/>
      <w:iCs/>
      <w:color w:val="0033A9"/>
      <w:sz w:val="48"/>
      <w:szCs w:val="40"/>
    </w:rPr>
  </w:style>
  <w:style w:type="paragraph" w:styleId="Ttulo3">
    <w:name w:val="heading 3"/>
    <w:aliases w:val="Autor fecha"/>
    <w:basedOn w:val="Normal"/>
    <w:next w:val="Normal"/>
    <w:link w:val="Ttulo3Car"/>
    <w:qFormat/>
    <w:rsid w:val="00245E56"/>
    <w:pPr>
      <w:keepNext/>
      <w:numPr>
        <w:ilvl w:val="1"/>
        <w:numId w:val="5"/>
      </w:numPr>
      <w:spacing w:after="240" w:line="240" w:lineRule="auto"/>
      <w:jc w:val="left"/>
      <w:outlineLvl w:val="2"/>
    </w:pPr>
    <w:rPr>
      <w:rFonts w:cs="Arial"/>
      <w:bCs/>
      <w:color w:val="808080" w:themeColor="background1" w:themeShade="80"/>
      <w:sz w:val="40"/>
      <w:szCs w:val="22"/>
    </w:rPr>
  </w:style>
  <w:style w:type="paragraph" w:styleId="Ttulo4">
    <w:name w:val="heading 4"/>
    <w:aliases w:val="Título 4 noooo"/>
    <w:basedOn w:val="indentado2"/>
    <w:next w:val="Normal"/>
    <w:link w:val="Ttulo4Car"/>
    <w:qFormat/>
    <w:rsid w:val="00245E56"/>
    <w:pPr>
      <w:numPr>
        <w:ilvl w:val="2"/>
        <w:numId w:val="4"/>
      </w:numPr>
      <w:outlineLvl w:val="3"/>
    </w:pPr>
    <w:rPr>
      <w:sz w:val="32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2B58F9"/>
    <w:pPr>
      <w:numPr>
        <w:ilvl w:val="3"/>
        <w:numId w:val="3"/>
      </w:numPr>
      <w:spacing w:before="240"/>
      <w:outlineLvl w:val="4"/>
    </w:pPr>
    <w:rPr>
      <w:bCs/>
      <w:i/>
      <w:iCs/>
      <w:color w:val="4F81BD" w:themeColor="accen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ogoeveris">
    <w:name w:val="logo everis"/>
    <w:basedOn w:val="Normal"/>
    <w:rsid w:val="00A01F2D"/>
    <w:pPr>
      <w:jc w:val="right"/>
    </w:pPr>
  </w:style>
  <w:style w:type="paragraph" w:customStyle="1" w:styleId="destacado">
    <w:name w:val="destacado"/>
    <w:basedOn w:val="Normal"/>
    <w:rsid w:val="005626F9"/>
    <w:rPr>
      <w:color w:val="7D8080"/>
      <w:sz w:val="22"/>
      <w:szCs w:val="22"/>
    </w:rPr>
  </w:style>
  <w:style w:type="paragraph" w:customStyle="1" w:styleId="Indentado1">
    <w:name w:val="Indentado 1"/>
    <w:basedOn w:val="Normal"/>
    <w:link w:val="Indentado1Car"/>
    <w:rsid w:val="007A7EBD"/>
    <w:pPr>
      <w:tabs>
        <w:tab w:val="right" w:pos="9185"/>
      </w:tabs>
      <w:ind w:left="284"/>
    </w:pPr>
    <w:rPr>
      <w:color w:val="808080"/>
      <w:lang w:val="en-GB"/>
    </w:rPr>
  </w:style>
  <w:style w:type="paragraph" w:customStyle="1" w:styleId="indentado2">
    <w:name w:val="indentado 2"/>
    <w:basedOn w:val="Indentado1"/>
    <w:link w:val="indentado2Car"/>
    <w:rsid w:val="004F29B2"/>
    <w:pPr>
      <w:ind w:left="708"/>
    </w:pPr>
  </w:style>
  <w:style w:type="paragraph" w:customStyle="1" w:styleId="TTULO40">
    <w:name w:val="TÍTULO 4"/>
    <w:basedOn w:val="Normal"/>
    <w:link w:val="TTULO4Car0"/>
    <w:rsid w:val="005435F1"/>
    <w:pPr>
      <w:autoSpaceDE w:val="0"/>
      <w:autoSpaceDN w:val="0"/>
      <w:adjustRightInd w:val="0"/>
      <w:spacing w:before="260" w:after="260"/>
      <w:ind w:left="737"/>
    </w:pPr>
    <w:rPr>
      <w:rFonts w:cs="Arial"/>
      <w:color w:val="808080"/>
      <w:sz w:val="26"/>
      <w:szCs w:val="26"/>
    </w:rPr>
  </w:style>
  <w:style w:type="paragraph" w:customStyle="1" w:styleId="Textondice">
    <w:name w:val="Texto índice"/>
    <w:basedOn w:val="Normal"/>
    <w:rsid w:val="007A7EBD"/>
    <w:pPr>
      <w:tabs>
        <w:tab w:val="right" w:pos="9185"/>
      </w:tabs>
      <w:autoSpaceDE w:val="0"/>
      <w:autoSpaceDN w:val="0"/>
      <w:adjustRightInd w:val="0"/>
      <w:spacing w:before="240" w:after="240"/>
    </w:pPr>
    <w:rPr>
      <w:rFonts w:cs="Arial"/>
    </w:rPr>
  </w:style>
  <w:style w:type="paragraph" w:customStyle="1" w:styleId="TTULO30">
    <w:name w:val="TÍTULO 3"/>
    <w:basedOn w:val="TTULO40"/>
    <w:next w:val="Normal"/>
    <w:link w:val="TTULO3Car0"/>
    <w:rsid w:val="00436794"/>
    <w:pPr>
      <w:spacing w:before="120" w:after="120"/>
      <w:ind w:left="0"/>
    </w:pPr>
    <w:rPr>
      <w:sz w:val="28"/>
      <w:szCs w:val="28"/>
      <w:lang w:val="es-ES_tradnl"/>
    </w:rPr>
  </w:style>
  <w:style w:type="paragraph" w:styleId="Encabezado">
    <w:name w:val="header"/>
    <w:basedOn w:val="Normal"/>
    <w:link w:val="EncabezadoCar"/>
    <w:rsid w:val="00193CB0"/>
    <w:pPr>
      <w:tabs>
        <w:tab w:val="center" w:pos="4252"/>
        <w:tab w:val="right" w:pos="8504"/>
      </w:tabs>
      <w:spacing w:before="60"/>
    </w:pPr>
  </w:style>
  <w:style w:type="paragraph" w:styleId="Piedepgina">
    <w:name w:val="footer"/>
    <w:basedOn w:val="Normal"/>
    <w:link w:val="PiedepginaCar"/>
    <w:rsid w:val="00543380"/>
    <w:pPr>
      <w:tabs>
        <w:tab w:val="right" w:pos="9360"/>
      </w:tabs>
    </w:pPr>
  </w:style>
  <w:style w:type="character" w:styleId="Nmerodepgina">
    <w:name w:val="page number"/>
    <w:basedOn w:val="Fuentedeprrafopredeter"/>
    <w:rsid w:val="00CF7EBA"/>
    <w:rPr>
      <w:rFonts w:ascii="Arial" w:hAnsi="Arial"/>
      <w:sz w:val="16"/>
    </w:rPr>
  </w:style>
  <w:style w:type="paragraph" w:styleId="Mapadeldocumento">
    <w:name w:val="Document Map"/>
    <w:basedOn w:val="Normal"/>
    <w:semiHidden/>
    <w:rsid w:val="00BA4086"/>
    <w:pPr>
      <w:shd w:val="clear" w:color="auto" w:fill="000080"/>
    </w:pPr>
    <w:rPr>
      <w:rFonts w:ascii="Tahoma" w:hAnsi="Tahoma" w:cs="Tahoma"/>
    </w:rPr>
  </w:style>
  <w:style w:type="paragraph" w:customStyle="1" w:styleId="Bullet2indent">
    <w:name w:val="Bullet 2 indent"/>
    <w:basedOn w:val="indentado2"/>
    <w:link w:val="Bullet2indentCar"/>
    <w:rsid w:val="006A025F"/>
    <w:pPr>
      <w:numPr>
        <w:numId w:val="1"/>
      </w:numPr>
    </w:pPr>
    <w:rPr>
      <w:lang w:val="fr-FR"/>
    </w:rPr>
  </w:style>
  <w:style w:type="character" w:customStyle="1" w:styleId="Indentado1Car">
    <w:name w:val="Indentado 1 Car"/>
    <w:basedOn w:val="Fuentedeprrafopredeter"/>
    <w:link w:val="Indentado1"/>
    <w:rsid w:val="006A025F"/>
    <w:rPr>
      <w:rFonts w:ascii="Arial" w:eastAsia="PMingLiU" w:hAnsi="Arial"/>
      <w:color w:val="808080"/>
      <w:lang w:val="en-GB" w:eastAsia="zh-TW" w:bidi="ar-SA"/>
    </w:rPr>
  </w:style>
  <w:style w:type="character" w:customStyle="1" w:styleId="indentado2Car">
    <w:name w:val="indentado 2 Car"/>
    <w:basedOn w:val="Indentado1Car"/>
    <w:link w:val="indentado2"/>
    <w:rsid w:val="006A025F"/>
    <w:rPr>
      <w:rFonts w:ascii="Arial" w:eastAsia="PMingLiU" w:hAnsi="Arial"/>
      <w:color w:val="808080"/>
      <w:lang w:val="en-GB" w:eastAsia="zh-TW" w:bidi="ar-SA"/>
    </w:rPr>
  </w:style>
  <w:style w:type="character" w:customStyle="1" w:styleId="Bullet2indentCar">
    <w:name w:val="Bullet 2 indent Car"/>
    <w:basedOn w:val="indentado2Car"/>
    <w:link w:val="Bullet2indent"/>
    <w:rsid w:val="006A025F"/>
    <w:rPr>
      <w:rFonts w:ascii="Arial" w:eastAsia="PMingLiU" w:hAnsi="Arial"/>
      <w:color w:val="808080"/>
      <w:sz w:val="24"/>
      <w:szCs w:val="24"/>
      <w:lang w:val="fr-FR" w:eastAsia="zh-TW" w:bidi="ar-SA"/>
    </w:rPr>
  </w:style>
  <w:style w:type="paragraph" w:customStyle="1" w:styleId="Bullet1indent">
    <w:name w:val="Bullet 1 indent"/>
    <w:basedOn w:val="Bullet2indent"/>
    <w:rsid w:val="004C6AEB"/>
    <w:pPr>
      <w:tabs>
        <w:tab w:val="clear" w:pos="1428"/>
        <w:tab w:val="num" w:pos="1080"/>
      </w:tabs>
      <w:ind w:left="1080"/>
    </w:pPr>
  </w:style>
  <w:style w:type="paragraph" w:customStyle="1" w:styleId="normalbullet1">
    <w:name w:val="normal bullet 1"/>
    <w:basedOn w:val="Normalbullet2"/>
    <w:rsid w:val="00AB76DD"/>
    <w:pPr>
      <w:tabs>
        <w:tab w:val="clear" w:pos="720"/>
        <w:tab w:val="num" w:pos="357"/>
      </w:tabs>
      <w:ind w:left="357" w:hanging="357"/>
    </w:pPr>
  </w:style>
  <w:style w:type="paragraph" w:customStyle="1" w:styleId="Normalbullet2">
    <w:name w:val="Normal bullet 2"/>
    <w:basedOn w:val="Normal"/>
    <w:rsid w:val="00AB76DD"/>
    <w:pPr>
      <w:numPr>
        <w:numId w:val="2"/>
      </w:numPr>
    </w:pPr>
  </w:style>
  <w:style w:type="paragraph" w:styleId="ndice1">
    <w:name w:val="index 1"/>
    <w:basedOn w:val="Normal"/>
    <w:next w:val="Normal"/>
    <w:autoRedefine/>
    <w:semiHidden/>
    <w:rsid w:val="00276738"/>
    <w:pPr>
      <w:spacing w:after="0"/>
      <w:ind w:left="200" w:hanging="200"/>
    </w:pPr>
  </w:style>
  <w:style w:type="paragraph" w:styleId="TDC5">
    <w:name w:val="toc 5"/>
    <w:basedOn w:val="Normal"/>
    <w:next w:val="Normal"/>
    <w:autoRedefine/>
    <w:rsid w:val="00634219"/>
    <w:pPr>
      <w:spacing w:after="0" w:line="240" w:lineRule="auto"/>
    </w:pPr>
    <w:rPr>
      <w:rFonts w:eastAsia="Times New Roman"/>
    </w:rPr>
  </w:style>
  <w:style w:type="character" w:styleId="Refdenotaalpie">
    <w:name w:val="footnote reference"/>
    <w:basedOn w:val="Fuentedeprrafopredeter"/>
    <w:uiPriority w:val="99"/>
    <w:rsid w:val="00634219"/>
    <w:rPr>
      <w:vertAlign w:val="superscript"/>
    </w:rPr>
  </w:style>
  <w:style w:type="paragraph" w:styleId="Textonotapie">
    <w:name w:val="footnote text"/>
    <w:aliases w:val="nota,pie,Ref.,al"/>
    <w:basedOn w:val="Normal"/>
    <w:link w:val="TextonotapieCar"/>
    <w:rsid w:val="00634219"/>
    <w:pPr>
      <w:overflowPunct w:val="0"/>
      <w:autoSpaceDE w:val="0"/>
      <w:autoSpaceDN w:val="0"/>
      <w:adjustRightInd w:val="0"/>
      <w:spacing w:before="60" w:line="240" w:lineRule="auto"/>
      <w:ind w:left="284" w:hanging="284"/>
      <w:textAlignment w:val="baseline"/>
    </w:pPr>
    <w:rPr>
      <w:rFonts w:eastAsia="Times New Roman"/>
      <w:sz w:val="16"/>
      <w:lang w:val="es-ES_tradnl"/>
    </w:rPr>
  </w:style>
  <w:style w:type="paragraph" w:customStyle="1" w:styleId="EstiloCuadrotexto">
    <w:name w:val="Estilo Cuadro texto"/>
    <w:basedOn w:val="Cuadrotexto"/>
    <w:rsid w:val="007A0700"/>
    <w:pPr>
      <w:jc w:val="center"/>
    </w:pPr>
    <w:rPr>
      <w:rFonts w:ascii="Helvetica" w:hAnsi="Helvetica"/>
    </w:rPr>
  </w:style>
  <w:style w:type="paragraph" w:customStyle="1" w:styleId="Cuadrotexto">
    <w:name w:val="Cuadro texto"/>
    <w:basedOn w:val="Normal"/>
    <w:rsid w:val="00E71C7B"/>
    <w:pPr>
      <w:spacing w:before="60" w:line="240" w:lineRule="auto"/>
    </w:pPr>
    <w:rPr>
      <w:rFonts w:eastAsia="Times New Roman"/>
    </w:rPr>
  </w:style>
  <w:style w:type="paragraph" w:customStyle="1" w:styleId="Cuadrottulo">
    <w:name w:val="Cuadro título"/>
    <w:basedOn w:val="Normal"/>
    <w:rsid w:val="00E71C7B"/>
    <w:pPr>
      <w:spacing w:before="120"/>
      <w:jc w:val="center"/>
    </w:pPr>
    <w:rPr>
      <w:rFonts w:eastAsia="Times New Roman"/>
      <w:b/>
      <w:bCs/>
      <w:color w:val="FFFFFF"/>
    </w:rPr>
  </w:style>
  <w:style w:type="paragraph" w:customStyle="1" w:styleId="ORGANIGRAMA">
    <w:name w:val="ORGANIGRAMA"/>
    <w:basedOn w:val="Normal"/>
    <w:rsid w:val="00F71096"/>
    <w:pPr>
      <w:spacing w:after="0"/>
      <w:jc w:val="center"/>
    </w:pPr>
    <w:rPr>
      <w:color w:val="FFFFFF"/>
    </w:rPr>
  </w:style>
  <w:style w:type="paragraph" w:styleId="ndice2">
    <w:name w:val="index 2"/>
    <w:basedOn w:val="Normal"/>
    <w:next w:val="Normal"/>
    <w:autoRedefine/>
    <w:semiHidden/>
    <w:rsid w:val="00276738"/>
    <w:pPr>
      <w:spacing w:after="0"/>
      <w:ind w:left="400" w:hanging="200"/>
    </w:pPr>
  </w:style>
  <w:style w:type="paragraph" w:styleId="ndice3">
    <w:name w:val="index 3"/>
    <w:basedOn w:val="Normal"/>
    <w:next w:val="Normal"/>
    <w:autoRedefine/>
    <w:semiHidden/>
    <w:rsid w:val="00276738"/>
    <w:pPr>
      <w:spacing w:after="0"/>
      <w:ind w:left="600" w:hanging="200"/>
    </w:pPr>
  </w:style>
  <w:style w:type="paragraph" w:styleId="ndice4">
    <w:name w:val="index 4"/>
    <w:basedOn w:val="Normal"/>
    <w:next w:val="Normal"/>
    <w:autoRedefine/>
    <w:semiHidden/>
    <w:rsid w:val="00276738"/>
    <w:pPr>
      <w:spacing w:after="0"/>
      <w:ind w:left="800" w:hanging="200"/>
    </w:pPr>
  </w:style>
  <w:style w:type="paragraph" w:styleId="ndice5">
    <w:name w:val="index 5"/>
    <w:basedOn w:val="Normal"/>
    <w:next w:val="Normal"/>
    <w:autoRedefine/>
    <w:semiHidden/>
    <w:rsid w:val="00276738"/>
    <w:pPr>
      <w:spacing w:after="0"/>
      <w:ind w:left="1000" w:hanging="200"/>
    </w:pPr>
  </w:style>
  <w:style w:type="paragraph" w:styleId="ndice6">
    <w:name w:val="index 6"/>
    <w:basedOn w:val="Normal"/>
    <w:next w:val="Normal"/>
    <w:autoRedefine/>
    <w:semiHidden/>
    <w:rsid w:val="00276738"/>
    <w:pPr>
      <w:spacing w:after="0"/>
      <w:ind w:left="1200" w:hanging="200"/>
    </w:pPr>
  </w:style>
  <w:style w:type="paragraph" w:styleId="ndice7">
    <w:name w:val="index 7"/>
    <w:basedOn w:val="Normal"/>
    <w:next w:val="Normal"/>
    <w:autoRedefine/>
    <w:semiHidden/>
    <w:rsid w:val="00276738"/>
    <w:pPr>
      <w:spacing w:after="0"/>
      <w:ind w:left="1400" w:hanging="200"/>
    </w:pPr>
  </w:style>
  <w:style w:type="paragraph" w:styleId="ndice8">
    <w:name w:val="index 8"/>
    <w:basedOn w:val="Normal"/>
    <w:next w:val="Normal"/>
    <w:autoRedefine/>
    <w:semiHidden/>
    <w:rsid w:val="00276738"/>
    <w:pPr>
      <w:spacing w:after="0"/>
      <w:ind w:left="1600" w:hanging="200"/>
    </w:pPr>
  </w:style>
  <w:style w:type="paragraph" w:styleId="ndice9">
    <w:name w:val="index 9"/>
    <w:basedOn w:val="Normal"/>
    <w:next w:val="Normal"/>
    <w:autoRedefine/>
    <w:semiHidden/>
    <w:rsid w:val="00276738"/>
    <w:pPr>
      <w:spacing w:after="0"/>
      <w:ind w:left="1800" w:hanging="200"/>
    </w:pPr>
  </w:style>
  <w:style w:type="paragraph" w:styleId="Ttulodendice">
    <w:name w:val="index heading"/>
    <w:basedOn w:val="Normal"/>
    <w:next w:val="ndice1"/>
    <w:semiHidden/>
    <w:rsid w:val="00276738"/>
    <w:pPr>
      <w:spacing w:after="0"/>
    </w:pPr>
  </w:style>
  <w:style w:type="paragraph" w:styleId="TDC1">
    <w:name w:val="toc 1"/>
    <w:basedOn w:val="Normal"/>
    <w:next w:val="Normal"/>
    <w:autoRedefine/>
    <w:uiPriority w:val="39"/>
    <w:rsid w:val="00123960"/>
    <w:pPr>
      <w:tabs>
        <w:tab w:val="left" w:pos="397"/>
        <w:tab w:val="right" w:leader="dot" w:pos="9345"/>
      </w:tabs>
      <w:ind w:left="454" w:hanging="454"/>
      <w:jc w:val="left"/>
    </w:pPr>
    <w:rPr>
      <w:b/>
    </w:rPr>
  </w:style>
  <w:style w:type="paragraph" w:styleId="TDC2">
    <w:name w:val="toc 2"/>
    <w:basedOn w:val="Normal"/>
    <w:next w:val="Normal"/>
    <w:autoRedefine/>
    <w:uiPriority w:val="39"/>
    <w:rsid w:val="00A80320"/>
    <w:pPr>
      <w:tabs>
        <w:tab w:val="left" w:pos="397"/>
        <w:tab w:val="left" w:pos="1320"/>
        <w:tab w:val="right" w:leader="dot" w:pos="9345"/>
      </w:tabs>
      <w:spacing w:before="120" w:after="120" w:line="240" w:lineRule="auto"/>
      <w:ind w:left="1134" w:hanging="567"/>
    </w:pPr>
    <w:rPr>
      <w:noProof/>
      <w:sz w:val="22"/>
    </w:rPr>
  </w:style>
  <w:style w:type="character" w:styleId="Hipervnculo">
    <w:name w:val="Hyperlink"/>
    <w:basedOn w:val="Fuentedeprrafopredeter"/>
    <w:uiPriority w:val="99"/>
    <w:rsid w:val="004A53D3"/>
    <w:rPr>
      <w:color w:val="0000FF"/>
      <w:u w:val="single"/>
    </w:rPr>
  </w:style>
  <w:style w:type="paragraph" w:styleId="TDC4">
    <w:name w:val="toc 4"/>
    <w:basedOn w:val="Normal"/>
    <w:next w:val="Normal"/>
    <w:autoRedefine/>
    <w:uiPriority w:val="39"/>
    <w:rsid w:val="00A80320"/>
    <w:pPr>
      <w:tabs>
        <w:tab w:val="right" w:leader="dot" w:pos="9345"/>
      </w:tabs>
      <w:ind w:left="1418"/>
    </w:pPr>
    <w:rPr>
      <w:color w:val="1F497D" w:themeColor="text2"/>
      <w:sz w:val="20"/>
    </w:rPr>
  </w:style>
  <w:style w:type="paragraph" w:styleId="TDC3">
    <w:name w:val="toc 3"/>
    <w:basedOn w:val="Normal"/>
    <w:next w:val="Normal"/>
    <w:autoRedefine/>
    <w:uiPriority w:val="39"/>
    <w:rsid w:val="004B2AB4"/>
    <w:pPr>
      <w:tabs>
        <w:tab w:val="left" w:pos="1134"/>
        <w:tab w:val="left" w:pos="1701"/>
        <w:tab w:val="right" w:leader="dot" w:pos="9344"/>
      </w:tabs>
      <w:spacing w:after="0"/>
      <w:ind w:left="1134"/>
    </w:pPr>
    <w:rPr>
      <w:color w:val="808080"/>
    </w:rPr>
  </w:style>
  <w:style w:type="paragraph" w:styleId="TDC9">
    <w:name w:val="toc 9"/>
    <w:basedOn w:val="Normal"/>
    <w:next w:val="Normal"/>
    <w:autoRedefine/>
    <w:semiHidden/>
    <w:rsid w:val="00841379"/>
    <w:pPr>
      <w:ind w:left="1600"/>
    </w:pPr>
  </w:style>
  <w:style w:type="paragraph" w:styleId="Textodeglobo">
    <w:name w:val="Balloon Text"/>
    <w:basedOn w:val="Normal"/>
    <w:link w:val="TextodegloboCar"/>
    <w:semiHidden/>
    <w:rsid w:val="00F5492C"/>
    <w:rPr>
      <w:rFonts w:ascii="Tahoma" w:hAnsi="Tahoma" w:cs="Tahoma"/>
      <w:sz w:val="16"/>
      <w:szCs w:val="16"/>
    </w:rPr>
  </w:style>
  <w:style w:type="paragraph" w:customStyle="1" w:styleId="Nombredefase">
    <w:name w:val="Nombre de fase"/>
    <w:basedOn w:val="Normal"/>
    <w:rsid w:val="002335A9"/>
    <w:pPr>
      <w:autoSpaceDE w:val="0"/>
      <w:autoSpaceDN w:val="0"/>
      <w:adjustRightInd w:val="0"/>
    </w:pPr>
    <w:rPr>
      <w:rFonts w:cs="Arial"/>
      <w:color w:val="FFFFFF"/>
      <w:sz w:val="14"/>
      <w:szCs w:val="18"/>
    </w:rPr>
  </w:style>
  <w:style w:type="paragraph" w:customStyle="1" w:styleId="nombredefase0">
    <w:name w:val="nombre de fase"/>
    <w:aliases w:val="negrita"/>
    <w:basedOn w:val="Normal"/>
    <w:rsid w:val="002335A9"/>
    <w:pPr>
      <w:autoSpaceDE w:val="0"/>
      <w:autoSpaceDN w:val="0"/>
      <w:adjustRightInd w:val="0"/>
    </w:pPr>
    <w:rPr>
      <w:rFonts w:cs="Arial"/>
      <w:b/>
      <w:bCs/>
      <w:color w:val="000000"/>
      <w:sz w:val="14"/>
      <w:szCs w:val="18"/>
    </w:rPr>
  </w:style>
  <w:style w:type="paragraph" w:customStyle="1" w:styleId="indice">
    <w:name w:val="indice"/>
    <w:basedOn w:val="TTULO30"/>
    <w:rsid w:val="00B33B48"/>
    <w:rPr>
      <w:sz w:val="40"/>
      <w:szCs w:val="36"/>
    </w:rPr>
  </w:style>
  <w:style w:type="paragraph" w:customStyle="1" w:styleId="cdigoportada">
    <w:name w:val="código portada"/>
    <w:basedOn w:val="indice"/>
    <w:rsid w:val="00221050"/>
  </w:style>
  <w:style w:type="paragraph" w:customStyle="1" w:styleId="autorfechaportada">
    <w:name w:val="autor fecha portada"/>
    <w:basedOn w:val="TTULO30"/>
    <w:rsid w:val="00140A5A"/>
    <w:rPr>
      <w:color w:val="000000"/>
      <w:sz w:val="22"/>
      <w:szCs w:val="22"/>
    </w:rPr>
  </w:style>
  <w:style w:type="paragraph" w:styleId="Textoindependiente">
    <w:name w:val="Body Text"/>
    <w:basedOn w:val="Normal"/>
    <w:rsid w:val="009C35C2"/>
    <w:pPr>
      <w:spacing w:after="120" w:line="240" w:lineRule="auto"/>
      <w:ind w:left="907"/>
    </w:pPr>
    <w:rPr>
      <w:rFonts w:eastAsia="Times New Roman"/>
      <w:lang w:val="en-GB"/>
    </w:rPr>
  </w:style>
  <w:style w:type="paragraph" w:customStyle="1" w:styleId="BlockTitle">
    <w:name w:val="BlockTitle"/>
    <w:basedOn w:val="Normal"/>
    <w:rsid w:val="009C35C2"/>
    <w:pPr>
      <w:keepNext/>
      <w:pBdr>
        <w:bottom w:val="single" w:sz="4" w:space="1" w:color="auto"/>
      </w:pBdr>
      <w:spacing w:before="400" w:after="120" w:line="400" w:lineRule="exact"/>
    </w:pPr>
    <w:rPr>
      <w:rFonts w:eastAsia="Times New Roman" w:cs="Arial"/>
      <w:b/>
      <w:bCs/>
      <w:sz w:val="28"/>
      <w:szCs w:val="28"/>
      <w:lang w:val="en-GB"/>
    </w:rPr>
  </w:style>
  <w:style w:type="table" w:styleId="Tablaconcuadrcula">
    <w:name w:val="Table Grid"/>
    <w:basedOn w:val="Tablanormal"/>
    <w:uiPriority w:val="59"/>
    <w:rsid w:val="007B7819"/>
    <w:pPr>
      <w:spacing w:after="60" w:line="312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everis">
    <w:name w:val="Tabla everis"/>
    <w:basedOn w:val="Tablanormal"/>
    <w:rsid w:val="007B7819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AE04"/>
      </w:tcPr>
    </w:tblStylePr>
  </w:style>
  <w:style w:type="character" w:customStyle="1" w:styleId="Titulo4Car">
    <w:name w:val="Titulo 4 Car"/>
    <w:basedOn w:val="Fuentedeprrafopredeter"/>
    <w:link w:val="Titulo4"/>
    <w:locked/>
    <w:rsid w:val="007D3C96"/>
    <w:rPr>
      <w:rFonts w:ascii="Albertus Medium" w:eastAsia="Times New Roman" w:hAnsi="Albertus Medium"/>
      <w:b/>
      <w:color w:val="21576F"/>
    </w:rPr>
  </w:style>
  <w:style w:type="paragraph" w:customStyle="1" w:styleId="Titulo4">
    <w:name w:val="Titulo 4"/>
    <w:basedOn w:val="Textoindependiente"/>
    <w:link w:val="Titulo4Car"/>
    <w:rsid w:val="007D3C96"/>
    <w:pPr>
      <w:spacing w:before="480" w:after="0" w:line="360" w:lineRule="auto"/>
      <w:ind w:left="851" w:right="-85"/>
    </w:pPr>
    <w:rPr>
      <w:rFonts w:ascii="Albertus Medium" w:hAnsi="Albertus Medium"/>
      <w:b/>
      <w:color w:val="21576F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1C770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13988"/>
    <w:pPr>
      <w:spacing w:before="100" w:beforeAutospacing="1" w:after="100" w:afterAutospacing="1" w:line="240" w:lineRule="auto"/>
    </w:pPr>
    <w:rPr>
      <w:rFonts w:eastAsiaTheme="minorEastAsia"/>
    </w:rPr>
  </w:style>
  <w:style w:type="character" w:styleId="Refdecomentario">
    <w:name w:val="annotation reference"/>
    <w:basedOn w:val="Fuentedeprrafopredeter"/>
    <w:rsid w:val="00E42F7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42F7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rsid w:val="00E42F75"/>
    <w:rPr>
      <w:rFonts w:ascii="Arial" w:hAnsi="Arial"/>
      <w:lang w:eastAsia="zh-TW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42F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42F75"/>
    <w:rPr>
      <w:rFonts w:ascii="Arial" w:hAnsi="Arial"/>
      <w:b/>
      <w:bCs/>
      <w:lang w:eastAsia="zh-TW"/>
    </w:rPr>
  </w:style>
  <w:style w:type="table" w:styleId="Listaclara-nfasis3">
    <w:name w:val="Light List Accent 3"/>
    <w:basedOn w:val="Tablanormal"/>
    <w:uiPriority w:val="61"/>
    <w:rsid w:val="002D0AE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Cuadrculamedia1-nfasis3">
    <w:name w:val="Medium Grid 1 Accent 3"/>
    <w:basedOn w:val="Tablanormal"/>
    <w:uiPriority w:val="67"/>
    <w:rsid w:val="002D0AE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clara-nfasis3">
    <w:name w:val="Light Grid Accent 3"/>
    <w:basedOn w:val="Tablanormal"/>
    <w:uiPriority w:val="62"/>
    <w:rsid w:val="002D0AE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Descripcin">
    <w:name w:val="caption"/>
    <w:basedOn w:val="Normal"/>
    <w:next w:val="Normal"/>
    <w:link w:val="DescripcinCar"/>
    <w:unhideWhenUsed/>
    <w:qFormat/>
    <w:rsid w:val="00C96B5F"/>
    <w:pPr>
      <w:keepNext/>
      <w:ind w:left="2126" w:hanging="2126"/>
      <w:jc w:val="center"/>
    </w:pPr>
    <w:rPr>
      <w:b/>
      <w:bCs/>
      <w:color w:val="0033A9"/>
    </w:rPr>
  </w:style>
  <w:style w:type="table" w:styleId="Sombreadomedio1-nfasis3">
    <w:name w:val="Medium Shading 1 Accent 3"/>
    <w:basedOn w:val="Tablanormal"/>
    <w:uiPriority w:val="63"/>
    <w:rsid w:val="00127B1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972B5A"/>
    <w:rPr>
      <w:b/>
      <w:bCs/>
      <w:i/>
      <w:iCs/>
      <w:color w:val="4F81BD" w:themeColor="accent1"/>
    </w:rPr>
  </w:style>
  <w:style w:type="character" w:styleId="Referenciaintensa">
    <w:name w:val="Intense Reference"/>
    <w:basedOn w:val="Fuentedeprrafopredeter"/>
    <w:uiPriority w:val="32"/>
    <w:qFormat/>
    <w:rsid w:val="00972B5A"/>
    <w:rPr>
      <w:b/>
      <w:bCs/>
      <w:smallCaps/>
      <w:color w:val="C0504D" w:themeColor="accent2"/>
      <w:spacing w:val="5"/>
      <w:u w:val="single"/>
    </w:rPr>
  </w:style>
  <w:style w:type="paragraph" w:customStyle="1" w:styleId="CVNormal-FirstLine">
    <w:name w:val="CV Normal - First Line"/>
    <w:basedOn w:val="Normal"/>
    <w:next w:val="Normal"/>
    <w:rsid w:val="00B23D01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/>
      <w:lang w:val="es-ES_tradnl" w:eastAsia="ar-SA"/>
    </w:rPr>
  </w:style>
  <w:style w:type="table" w:customStyle="1" w:styleId="Estilo1">
    <w:name w:val="Estilo1"/>
    <w:basedOn w:val="Tablanormal"/>
    <w:uiPriority w:val="99"/>
    <w:rsid w:val="001A33E5"/>
    <w:tblPr/>
  </w:style>
  <w:style w:type="table" w:styleId="Cuadrculamedia3-nfasis3">
    <w:name w:val="Medium Grid 3 Accent 3"/>
    <w:basedOn w:val="Tablanormal"/>
    <w:uiPriority w:val="69"/>
    <w:rsid w:val="00E6220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709C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character" w:styleId="Hipervnculovisitado">
    <w:name w:val="FollowedHyperlink"/>
    <w:basedOn w:val="Fuentedeprrafopredeter"/>
    <w:rsid w:val="00FD5E67"/>
    <w:rPr>
      <w:color w:val="800080" w:themeColor="followedHyperlink"/>
      <w:u w:val="single"/>
    </w:rPr>
  </w:style>
  <w:style w:type="table" w:styleId="Tablaconcuadrcula1">
    <w:name w:val="Table Grid 1"/>
    <w:basedOn w:val="Tablanormal"/>
    <w:rsid w:val="00E32174"/>
    <w:pPr>
      <w:spacing w:after="60"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fasissutil">
    <w:name w:val="Subtle Emphasis"/>
    <w:basedOn w:val="Fuentedeprrafopredeter"/>
    <w:uiPriority w:val="19"/>
    <w:qFormat/>
    <w:rsid w:val="000E1B81"/>
    <w:rPr>
      <w:i/>
      <w:iCs/>
      <w:color w:val="808080" w:themeColor="text1" w:themeTint="7F"/>
    </w:rPr>
  </w:style>
  <w:style w:type="paragraph" w:customStyle="1" w:styleId="TITULO3">
    <w:name w:val="TITULO 3"/>
    <w:basedOn w:val="TTULO30"/>
    <w:link w:val="TITULO3Car"/>
    <w:rsid w:val="00C10C77"/>
  </w:style>
  <w:style w:type="character" w:styleId="Textoennegrita">
    <w:name w:val="Strong"/>
    <w:basedOn w:val="Fuentedeprrafopredeter"/>
    <w:uiPriority w:val="22"/>
    <w:qFormat/>
    <w:rsid w:val="00580A48"/>
    <w:rPr>
      <w:b/>
      <w:bCs/>
    </w:rPr>
  </w:style>
  <w:style w:type="character" w:customStyle="1" w:styleId="TTULO4Car0">
    <w:name w:val="TÍTULO 4 Car"/>
    <w:basedOn w:val="Fuentedeprrafopredeter"/>
    <w:link w:val="TTULO40"/>
    <w:rsid w:val="00C10C77"/>
    <w:rPr>
      <w:rFonts w:ascii="Arial" w:hAnsi="Arial" w:cs="Arial"/>
      <w:color w:val="808080"/>
      <w:sz w:val="26"/>
      <w:szCs w:val="26"/>
      <w:lang w:eastAsia="zh-TW"/>
    </w:rPr>
  </w:style>
  <w:style w:type="character" w:customStyle="1" w:styleId="TTULO3Car0">
    <w:name w:val="TÍTULO 3 Car"/>
    <w:basedOn w:val="TTULO4Car0"/>
    <w:link w:val="TTULO30"/>
    <w:rsid w:val="00C10C77"/>
    <w:rPr>
      <w:rFonts w:ascii="Arial" w:hAnsi="Arial" w:cs="Arial"/>
      <w:color w:val="808080"/>
      <w:sz w:val="28"/>
      <w:szCs w:val="28"/>
      <w:lang w:val="es-ES_tradnl" w:eastAsia="zh-TW"/>
    </w:rPr>
  </w:style>
  <w:style w:type="character" w:customStyle="1" w:styleId="TITULO3Car">
    <w:name w:val="TITULO 3 Car"/>
    <w:basedOn w:val="TTULO3Car0"/>
    <w:link w:val="TITULO3"/>
    <w:rsid w:val="00C10C77"/>
    <w:rPr>
      <w:rFonts w:ascii="Arial" w:hAnsi="Arial" w:cs="Arial"/>
      <w:color w:val="808080"/>
      <w:sz w:val="28"/>
      <w:szCs w:val="28"/>
      <w:lang w:val="es-ES_tradnl" w:eastAsia="zh-TW"/>
    </w:rPr>
  </w:style>
  <w:style w:type="paragraph" w:styleId="Textonotaalfinal">
    <w:name w:val="endnote text"/>
    <w:basedOn w:val="Normal"/>
    <w:link w:val="TextonotaalfinalCar"/>
    <w:rsid w:val="008D6EB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rsid w:val="008D6EBF"/>
    <w:rPr>
      <w:rFonts w:ascii="Arial" w:hAnsi="Arial"/>
      <w:lang w:eastAsia="zh-TW"/>
    </w:rPr>
  </w:style>
  <w:style w:type="character" w:styleId="Refdenotaalfinal">
    <w:name w:val="endnote reference"/>
    <w:basedOn w:val="Fuentedeprrafopredeter"/>
    <w:rsid w:val="008D6EBF"/>
    <w:rPr>
      <w:vertAlign w:val="superscript"/>
    </w:rPr>
  </w:style>
  <w:style w:type="character" w:styleId="nfasis">
    <w:name w:val="Emphasis"/>
    <w:basedOn w:val="Fuentedeprrafopredeter"/>
    <w:qFormat/>
    <w:rsid w:val="00B445F7"/>
    <w:rPr>
      <w:i/>
      <w:iCs/>
    </w:rPr>
  </w:style>
  <w:style w:type="paragraph" w:styleId="Subttulo">
    <w:name w:val="Subtitle"/>
    <w:basedOn w:val="Normal"/>
    <w:next w:val="Normal"/>
    <w:link w:val="SubttuloCar"/>
    <w:qFormat/>
    <w:rsid w:val="00402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rsid w:val="00402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TW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02F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02F9D"/>
    <w:rPr>
      <w:rFonts w:ascii="Arial" w:hAnsi="Arial"/>
      <w:b/>
      <w:bCs/>
      <w:i/>
      <w:iCs/>
      <w:color w:val="4F81BD" w:themeColor="accent1"/>
      <w:lang w:eastAsia="zh-TW"/>
    </w:rPr>
  </w:style>
  <w:style w:type="paragraph" w:styleId="Tabladeilustraciones">
    <w:name w:val="table of figures"/>
    <w:basedOn w:val="Normal"/>
    <w:next w:val="Normal"/>
    <w:uiPriority w:val="99"/>
    <w:rsid w:val="00781EA7"/>
    <w:pPr>
      <w:spacing w:after="0"/>
      <w:ind w:left="1418" w:hanging="1418"/>
    </w:pPr>
    <w:rPr>
      <w:sz w:val="20"/>
    </w:rPr>
  </w:style>
  <w:style w:type="character" w:customStyle="1" w:styleId="hps">
    <w:name w:val="hps"/>
    <w:basedOn w:val="Fuentedeprrafopredeter"/>
    <w:rsid w:val="00B27778"/>
  </w:style>
  <w:style w:type="paragraph" w:styleId="Sinespaciado">
    <w:name w:val="No Spacing"/>
    <w:link w:val="SinespaciadoCar"/>
    <w:uiPriority w:val="1"/>
    <w:qFormat/>
    <w:rsid w:val="00CD1582"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D1582"/>
    <w:rPr>
      <w:rFonts w:asciiTheme="minorHAnsi" w:eastAsiaTheme="minorEastAsia" w:hAnsiTheme="minorHAnsi" w:cstheme="minorBidi"/>
      <w:sz w:val="22"/>
      <w:szCs w:val="22"/>
    </w:rPr>
  </w:style>
  <w:style w:type="numbering" w:customStyle="1" w:styleId="Estilo2">
    <w:name w:val="Estilo2"/>
    <w:uiPriority w:val="99"/>
    <w:rsid w:val="00E76C7D"/>
    <w:pPr>
      <w:numPr>
        <w:numId w:val="6"/>
      </w:numPr>
    </w:pPr>
  </w:style>
  <w:style w:type="character" w:customStyle="1" w:styleId="Ttulo5Car">
    <w:name w:val="Título 5 Car"/>
    <w:basedOn w:val="Fuentedeprrafopredeter"/>
    <w:link w:val="Ttulo5"/>
    <w:rsid w:val="00CE7602"/>
    <w:rPr>
      <w:bCs/>
      <w:i/>
      <w:iCs/>
      <w:color w:val="4F81BD" w:themeColor="accent1"/>
      <w:sz w:val="24"/>
      <w:szCs w:val="26"/>
    </w:rPr>
  </w:style>
  <w:style w:type="numbering" w:customStyle="1" w:styleId="Estilo3">
    <w:name w:val="Estilo3"/>
    <w:uiPriority w:val="99"/>
    <w:rsid w:val="00CE7602"/>
    <w:pPr>
      <w:numPr>
        <w:numId w:val="7"/>
      </w:numPr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83621A"/>
    <w:rPr>
      <w:sz w:val="24"/>
      <w:szCs w:val="24"/>
    </w:rPr>
  </w:style>
  <w:style w:type="table" w:styleId="Tablaconcolumnas3">
    <w:name w:val="Table Columns 3"/>
    <w:basedOn w:val="Tablanormal"/>
    <w:rsid w:val="003A6BBD"/>
    <w:pPr>
      <w:spacing w:after="60" w:line="360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rsid w:val="003A6BBD"/>
    <w:pPr>
      <w:spacing w:after="60" w:line="360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cks">
    <w:name w:val="Ticks"/>
    <w:basedOn w:val="Normal"/>
    <w:rsid w:val="003049CA"/>
    <w:pPr>
      <w:numPr>
        <w:ilvl w:val="1"/>
        <w:numId w:val="10"/>
      </w:numPr>
      <w:spacing w:line="312" w:lineRule="auto"/>
    </w:pPr>
    <w:rPr>
      <w:rFonts w:ascii="Arial" w:hAnsi="Arial"/>
      <w:sz w:val="20"/>
      <w:szCs w:val="20"/>
      <w:lang w:eastAsia="zh-TW"/>
    </w:rPr>
  </w:style>
  <w:style w:type="character" w:customStyle="1" w:styleId="apple-converted-space">
    <w:name w:val="apple-converted-space"/>
    <w:basedOn w:val="Fuentedeprrafopredeter"/>
    <w:rsid w:val="00072DDC"/>
  </w:style>
  <w:style w:type="character" w:customStyle="1" w:styleId="Ttulo2Car">
    <w:name w:val="Título 2 Car"/>
    <w:basedOn w:val="Fuentedeprrafopredeter"/>
    <w:link w:val="Ttulo2"/>
    <w:uiPriority w:val="9"/>
    <w:rsid w:val="00C96B5F"/>
    <w:rPr>
      <w:rFonts w:cs="Arial"/>
      <w:b/>
      <w:iCs/>
      <w:color w:val="0033A9"/>
      <w:kern w:val="32"/>
      <w:sz w:val="48"/>
      <w:szCs w:val="4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3F55"/>
    <w:rPr>
      <w:rFonts w:ascii="Tahoma" w:hAnsi="Tahoma" w:cs="Tahoma"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rsid w:val="002F3F55"/>
    <w:rPr>
      <w:rFonts w:ascii="Arial" w:eastAsia="Times New Roman" w:hAnsi="Arial" w:cs="Arial"/>
      <w:vanish/>
      <w:sz w:val="16"/>
      <w:szCs w:val="16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unhideWhenUsed/>
    <w:rsid w:val="002F3F5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1">
    <w:name w:val="z-Principio del formulario Car1"/>
    <w:basedOn w:val="Fuentedeprrafopredeter"/>
    <w:rsid w:val="002F3F55"/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rsid w:val="002F3F55"/>
    <w:rPr>
      <w:rFonts w:ascii="Arial" w:eastAsia="Times New Roman" w:hAnsi="Arial" w:cs="Arial"/>
      <w:vanish/>
      <w:sz w:val="16"/>
      <w:szCs w:val="16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2F3F5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1">
    <w:name w:val="z-Final del formulario Car1"/>
    <w:basedOn w:val="Fuentedeprrafopredeter"/>
    <w:rsid w:val="002F3F55"/>
    <w:rPr>
      <w:rFonts w:ascii="Arial" w:hAnsi="Arial" w:cs="Arial"/>
      <w:vanish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F3F55"/>
    <w:rPr>
      <w:rFonts w:cs="Arial"/>
      <w:bCs/>
      <w:color w:val="B9D405"/>
      <w:kern w:val="32"/>
      <w:sz w:val="60"/>
      <w:szCs w:val="48"/>
    </w:rPr>
  </w:style>
  <w:style w:type="character" w:customStyle="1" w:styleId="EncabezadoCar">
    <w:name w:val="Encabezado Car"/>
    <w:basedOn w:val="Fuentedeprrafopredeter"/>
    <w:link w:val="Encabezado"/>
    <w:uiPriority w:val="99"/>
    <w:rsid w:val="002F3F55"/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3F55"/>
    <w:rPr>
      <w:sz w:val="24"/>
      <w:szCs w:val="24"/>
    </w:rPr>
  </w:style>
  <w:style w:type="paragraph" w:customStyle="1" w:styleId="Default">
    <w:name w:val="Default"/>
    <w:rsid w:val="00274F7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Sombreadomedio2-nfasis2">
    <w:name w:val="Medium Shading 2 Accent 2"/>
    <w:basedOn w:val="Tablanormal"/>
    <w:uiPriority w:val="64"/>
    <w:rsid w:val="003762A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3762A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3">
    <w:name w:val="Colorful Grid Accent 3"/>
    <w:basedOn w:val="Tablanormal"/>
    <w:uiPriority w:val="73"/>
    <w:rsid w:val="003762A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3-nfasis5">
    <w:name w:val="Medium Grid 3 Accent 5"/>
    <w:basedOn w:val="Tablanormal"/>
    <w:uiPriority w:val="69"/>
    <w:rsid w:val="003762A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1">
    <w:name w:val="Medium Grid 3 Accent 1"/>
    <w:basedOn w:val="Tablanormal"/>
    <w:uiPriority w:val="69"/>
    <w:rsid w:val="003762A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visin">
    <w:name w:val="Revision"/>
    <w:hidden/>
    <w:uiPriority w:val="99"/>
    <w:semiHidden/>
    <w:rsid w:val="007A062E"/>
    <w:rPr>
      <w:sz w:val="24"/>
      <w:szCs w:val="24"/>
    </w:rPr>
  </w:style>
  <w:style w:type="paragraph" w:styleId="Encabezadodelista">
    <w:name w:val="toa heading"/>
    <w:basedOn w:val="Normal"/>
    <w:next w:val="Normal"/>
    <w:rsid w:val="001F52E3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customStyle="1" w:styleId="DescripcinCar">
    <w:name w:val="Descripción Car"/>
    <w:basedOn w:val="Fuentedeprrafopredeter"/>
    <w:link w:val="Descripcin"/>
    <w:rsid w:val="00C96B5F"/>
    <w:rPr>
      <w:b/>
      <w:bCs/>
      <w:color w:val="0033A9"/>
      <w:sz w:val="24"/>
      <w:szCs w:val="24"/>
    </w:rPr>
  </w:style>
  <w:style w:type="paragraph" w:styleId="Lista">
    <w:name w:val="List"/>
    <w:basedOn w:val="Normal"/>
    <w:rsid w:val="00EA6A6C"/>
    <w:pPr>
      <w:ind w:left="283" w:hanging="283"/>
      <w:contextualSpacing/>
    </w:pPr>
  </w:style>
  <w:style w:type="paragraph" w:styleId="Sangradetextonormal">
    <w:name w:val="Body Text Indent"/>
    <w:basedOn w:val="Normal"/>
    <w:link w:val="SangradetextonormalCar"/>
    <w:rsid w:val="00EA6A6C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EA6A6C"/>
    <w:rPr>
      <w:sz w:val="24"/>
      <w:szCs w:val="24"/>
    </w:rPr>
  </w:style>
  <w:style w:type="paragraph" w:styleId="Textoindependienteprimerasangra2">
    <w:name w:val="Body Text First Indent 2"/>
    <w:basedOn w:val="Sangradetextonormal"/>
    <w:link w:val="Textoindependienteprimerasangra2Car"/>
    <w:rsid w:val="00EA6A6C"/>
    <w:pPr>
      <w:spacing w:after="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EA6A6C"/>
    <w:rPr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EA6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A6A6C"/>
    <w:rPr>
      <w:rFonts w:ascii="Courier New" w:eastAsia="Times New Roman" w:hAnsi="Courier New" w:cs="Courier New"/>
    </w:rPr>
  </w:style>
  <w:style w:type="character" w:customStyle="1" w:styleId="Ttulo4Car">
    <w:name w:val="Título 4 Car"/>
    <w:aliases w:val="Título 4 noooo Car"/>
    <w:basedOn w:val="Fuentedeprrafopredeter"/>
    <w:link w:val="Ttulo4"/>
    <w:rsid w:val="00EA6A6C"/>
    <w:rPr>
      <w:color w:val="808080"/>
      <w:sz w:val="32"/>
      <w:szCs w:val="24"/>
      <w:lang w:val="es-ES_tradnl"/>
    </w:rPr>
  </w:style>
  <w:style w:type="table" w:styleId="Sombreadovistoso-nfasis3">
    <w:name w:val="Colorful Shading Accent 3"/>
    <w:basedOn w:val="Tablanormal"/>
    <w:uiPriority w:val="71"/>
    <w:rsid w:val="00EA6A6C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Textoindependiente2">
    <w:name w:val="Body Text 2"/>
    <w:basedOn w:val="Normal"/>
    <w:link w:val="Textoindependiente2Car"/>
    <w:rsid w:val="00C44C6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44C64"/>
    <w:rPr>
      <w:sz w:val="24"/>
      <w:szCs w:val="24"/>
    </w:rPr>
  </w:style>
  <w:style w:type="paragraph" w:styleId="Puesto">
    <w:name w:val="Title"/>
    <w:basedOn w:val="Normal"/>
    <w:next w:val="Normal"/>
    <w:link w:val="PuestoCar"/>
    <w:qFormat/>
    <w:rsid w:val="002D4C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rsid w:val="002D4C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3Car">
    <w:name w:val="Título 3 Car"/>
    <w:aliases w:val="Autor fecha Car"/>
    <w:basedOn w:val="Fuentedeprrafopredeter"/>
    <w:link w:val="Ttulo3"/>
    <w:rsid w:val="00823F31"/>
    <w:rPr>
      <w:rFonts w:cs="Arial"/>
      <w:bCs/>
      <w:color w:val="808080" w:themeColor="background1" w:themeShade="80"/>
      <w:sz w:val="40"/>
      <w:szCs w:val="22"/>
    </w:rPr>
  </w:style>
  <w:style w:type="character" w:customStyle="1" w:styleId="TextonotapieCar">
    <w:name w:val="Texto nota pie Car"/>
    <w:aliases w:val="nota Car,pie Car,Ref. Car,al Car"/>
    <w:basedOn w:val="Fuentedeprrafopredeter"/>
    <w:link w:val="Textonotapie"/>
    <w:uiPriority w:val="99"/>
    <w:rsid w:val="00823F31"/>
    <w:rPr>
      <w:rFonts w:eastAsia="Times New Roman"/>
      <w:sz w:val="16"/>
      <w:szCs w:val="24"/>
      <w:lang w:val="es-ES_tradnl"/>
    </w:rPr>
  </w:style>
  <w:style w:type="paragraph" w:customStyle="1" w:styleId="Tabla">
    <w:name w:val="Tabla"/>
    <w:basedOn w:val="Normal"/>
    <w:link w:val="TablaCar"/>
    <w:qFormat/>
    <w:rsid w:val="004935C5"/>
    <w:pPr>
      <w:keepNext/>
      <w:ind w:left="2126" w:hanging="2126"/>
      <w:jc w:val="center"/>
    </w:pPr>
    <w:rPr>
      <w:b/>
      <w:bCs/>
      <w:color w:val="6699FF"/>
    </w:rPr>
  </w:style>
  <w:style w:type="character" w:customStyle="1" w:styleId="TablaCar">
    <w:name w:val="Tabla Car"/>
    <w:basedOn w:val="Fuentedeprrafopredeter"/>
    <w:link w:val="Tabla"/>
    <w:rsid w:val="004935C5"/>
    <w:rPr>
      <w:b/>
      <w:bCs/>
      <w:color w:val="6699FF"/>
      <w:sz w:val="24"/>
      <w:szCs w:val="24"/>
    </w:rPr>
  </w:style>
  <w:style w:type="paragraph" w:customStyle="1" w:styleId="Ilustracin">
    <w:name w:val="Ilustración"/>
    <w:basedOn w:val="Normal"/>
    <w:link w:val="IlustracinCar"/>
    <w:qFormat/>
    <w:rsid w:val="004935C5"/>
    <w:pPr>
      <w:keepNext/>
      <w:ind w:left="2126" w:hanging="2126"/>
      <w:jc w:val="center"/>
    </w:pPr>
    <w:rPr>
      <w:b/>
      <w:bCs/>
      <w:color w:val="6699FF"/>
    </w:rPr>
  </w:style>
  <w:style w:type="character" w:customStyle="1" w:styleId="IlustracinCar">
    <w:name w:val="Ilustración Car"/>
    <w:basedOn w:val="Fuentedeprrafopredeter"/>
    <w:link w:val="Ilustracin"/>
    <w:rsid w:val="004935C5"/>
    <w:rPr>
      <w:b/>
      <w:bCs/>
      <w:color w:val="6699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6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8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4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2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086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002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93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3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40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036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376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55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5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6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4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66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571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65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345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67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809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28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8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07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28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1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8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8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72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3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31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4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9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29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2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60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1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6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7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51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96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88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3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3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740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8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4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4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13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8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9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60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22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6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70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9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7621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002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6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40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12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24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5010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94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905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789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15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11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7051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0740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72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37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61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414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13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94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6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3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192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5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9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9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873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83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6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49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2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664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6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94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11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595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63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9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4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1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3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9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2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60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98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7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823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49195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315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685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9255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536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6013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839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63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6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9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36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1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4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2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7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318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167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42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1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7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0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1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8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60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6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4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4271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4869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205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7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2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8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4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53958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88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5544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23944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55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4956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382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35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41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453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754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56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953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5626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1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9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0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47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95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0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4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26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1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4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4638">
          <w:marLeft w:val="720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7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9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6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8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9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03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3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3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6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55026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831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1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029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215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80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3517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9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19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6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011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5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63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300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4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22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41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9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81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06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8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299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2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99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1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76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86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02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683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82770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0526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2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37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143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704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93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5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9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180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2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454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49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44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140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160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810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5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35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19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464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8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6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70939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25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62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67973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602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8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45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23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0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89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51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4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087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073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005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83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88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174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4896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1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4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8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1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95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0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0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68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7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99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6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0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89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0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307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61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8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5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5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0066"/>
            <w:bottom w:val="none" w:sz="0" w:space="0" w:color="auto"/>
            <w:right w:val="single" w:sz="6" w:space="0" w:color="330066"/>
          </w:divBdr>
          <w:divsChild>
            <w:div w:id="138117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84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5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186">
          <w:marLeft w:val="720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5871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795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4571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675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5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1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3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8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8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5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1091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5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90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2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6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41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6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68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13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02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4481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4105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7994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272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3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5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5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2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6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68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6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19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4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320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665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507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40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1499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601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6053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92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2980">
          <w:marLeft w:val="96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065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364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350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1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69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829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766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99998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7951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069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58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4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16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3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3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0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0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1209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5381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59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0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1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45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98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58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353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2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0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85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6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5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2685">
          <w:marLeft w:val="86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5658">
          <w:marLeft w:val="86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65">
          <w:marLeft w:val="86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728">
          <w:marLeft w:val="86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3398">
          <w:marLeft w:val="86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325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3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1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28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91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7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71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15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1110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8848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2038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70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5924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465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4717">
          <w:marLeft w:val="99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92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259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27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369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674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17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6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4102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7359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914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343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991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465">
          <w:marLeft w:val="118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226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22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3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08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69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22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742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58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2376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69095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2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0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193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08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4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249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119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47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3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1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4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1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54409">
          <w:marLeft w:val="41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471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471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0362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373">
          <w:marLeft w:val="41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81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55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3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56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0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0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96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6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7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4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5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8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1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71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75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7739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056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4995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5208">
          <w:marLeft w:val="72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5110">
          <w:marLeft w:val="72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314">
          <w:marLeft w:val="72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925">
          <w:marLeft w:val="72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2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23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2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5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56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448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569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7361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1104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162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9422">
          <w:marLeft w:val="41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20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95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6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7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47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4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33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39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50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5829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0991">
          <w:marLeft w:val="14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3811">
          <w:marLeft w:val="30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77333">
          <w:marLeft w:val="30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hyperlink" Target="http://www.mtt.cl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AppData\Local\Microsoft\Windows\Temporary%20Internet%20Files\Content.IE5\J8PZMKH0\Plantilla%20corporativa%20everi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428B-C084-4A1D-BDA1-FE3BF132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corporativa everis</Template>
  <TotalTime>76</TotalTime>
  <Pages>2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corporativa everis 07</vt:lpstr>
    </vt:vector>
  </TitlesOfParts>
  <Company>everis</Company>
  <LinksUpToDate>false</LinksUpToDate>
  <CharactersWithSpaces>577</CharactersWithSpaces>
  <SharedDoc>false</SharedDoc>
  <HLinks>
    <vt:vector size="6" baseType="variant"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_Toc156623646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corporativa everis 07</dc:title>
  <dc:creator>Usuario</dc:creator>
  <cp:lastModifiedBy>Joselyn Martinez Vidal</cp:lastModifiedBy>
  <cp:revision>35</cp:revision>
  <cp:lastPrinted>2018-02-09T17:19:00Z</cp:lastPrinted>
  <dcterms:created xsi:type="dcterms:W3CDTF">2016-07-28T07:56:00Z</dcterms:created>
  <dcterms:modified xsi:type="dcterms:W3CDTF">2018-03-22T19:45:00Z</dcterms:modified>
</cp:coreProperties>
</file>